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51" w:type="pct"/>
        <w:tblInd w:w="-284" w:type="dxa"/>
        <w:tblLayout w:type="fixed"/>
        <w:tblLook w:val="01E0" w:firstRow="1" w:lastRow="1" w:firstColumn="1" w:lastColumn="1" w:noHBand="0" w:noVBand="0"/>
      </w:tblPr>
      <w:tblGrid>
        <w:gridCol w:w="3558"/>
        <w:gridCol w:w="3573"/>
        <w:gridCol w:w="4070"/>
      </w:tblGrid>
      <w:tr w:rsidR="00C47218" w:rsidRPr="00610976" w14:paraId="008E4149" w14:textId="77777777" w:rsidTr="004B6143">
        <w:trPr>
          <w:trHeight w:val="1072"/>
        </w:trPr>
        <w:tc>
          <w:tcPr>
            <w:tcW w:w="3183" w:type="pct"/>
            <w:gridSpan w:val="2"/>
            <w:tcBorders>
              <w:bottom w:val="single" w:sz="4" w:space="0" w:color="auto"/>
            </w:tcBorders>
          </w:tcPr>
          <w:p w14:paraId="1615A813" w14:textId="27AFD70C" w:rsidR="00C47218" w:rsidRPr="00610976" w:rsidRDefault="00E94D01" w:rsidP="00132B55">
            <w:pPr>
              <w:rPr>
                <w:b/>
                <w:sz w:val="36"/>
                <w:szCs w:val="36"/>
              </w:rPr>
            </w:pPr>
            <w:r w:rsidRPr="00610976">
              <w:rPr>
                <w:b/>
                <w:sz w:val="36"/>
                <w:szCs w:val="36"/>
              </w:rPr>
              <w:t>MEETING AGENDA</w:t>
            </w:r>
          </w:p>
          <w:p w14:paraId="6C07CE18" w14:textId="77777777" w:rsidR="002D766B" w:rsidRPr="00610976" w:rsidRDefault="002D766B" w:rsidP="00132B55">
            <w:pPr>
              <w:rPr>
                <w:b/>
                <w:sz w:val="36"/>
                <w:szCs w:val="36"/>
              </w:rPr>
            </w:pPr>
          </w:p>
          <w:p w14:paraId="346D6A3D" w14:textId="77777777" w:rsidR="00610976" w:rsidRDefault="002D766B" w:rsidP="00610976">
            <w:pPr>
              <w:rPr>
                <w:b/>
                <w:sz w:val="22"/>
                <w:szCs w:val="22"/>
              </w:rPr>
            </w:pPr>
            <w:r w:rsidRPr="00610976">
              <w:rPr>
                <w:b/>
                <w:sz w:val="22"/>
                <w:szCs w:val="22"/>
              </w:rPr>
              <w:t>Please</w:t>
            </w:r>
            <w:r w:rsidR="00610976">
              <w:rPr>
                <w:b/>
                <w:sz w:val="22"/>
                <w:szCs w:val="22"/>
              </w:rPr>
              <w:t xml:space="preserve"> refer to your </w:t>
            </w:r>
            <w:r w:rsidRPr="00610976">
              <w:rPr>
                <w:b/>
                <w:sz w:val="22"/>
                <w:szCs w:val="22"/>
              </w:rPr>
              <w:t>Governor Briefing Notes to help prepare for this meeting</w:t>
            </w:r>
            <w:r w:rsidR="00610976">
              <w:rPr>
                <w:b/>
                <w:sz w:val="22"/>
                <w:szCs w:val="22"/>
              </w:rPr>
              <w:t xml:space="preserve"> and </w:t>
            </w:r>
            <w:r w:rsidR="00610976" w:rsidRPr="00610976">
              <w:rPr>
                <w:b/>
                <w:sz w:val="22"/>
                <w:szCs w:val="22"/>
              </w:rPr>
              <w:t xml:space="preserve">relevant </w:t>
            </w:r>
            <w:r w:rsidR="00610976">
              <w:rPr>
                <w:b/>
                <w:sz w:val="22"/>
                <w:szCs w:val="22"/>
              </w:rPr>
              <w:t xml:space="preserve">documentation </w:t>
            </w:r>
            <w:r w:rsidR="00610976" w:rsidRPr="00610976">
              <w:rPr>
                <w:b/>
                <w:sz w:val="22"/>
                <w:szCs w:val="22"/>
              </w:rPr>
              <w:t xml:space="preserve">on </w:t>
            </w:r>
            <w:r w:rsidR="00610976">
              <w:rPr>
                <w:b/>
                <w:sz w:val="22"/>
                <w:szCs w:val="22"/>
              </w:rPr>
              <w:t xml:space="preserve">your </w:t>
            </w:r>
            <w:r w:rsidR="00610976" w:rsidRPr="00610976">
              <w:rPr>
                <w:b/>
                <w:sz w:val="22"/>
                <w:szCs w:val="22"/>
              </w:rPr>
              <w:t>GovernorHub</w:t>
            </w:r>
            <w:r w:rsidR="00610976">
              <w:rPr>
                <w:b/>
                <w:sz w:val="22"/>
                <w:szCs w:val="22"/>
              </w:rPr>
              <w:t xml:space="preserve"> page</w:t>
            </w:r>
          </w:p>
          <w:p w14:paraId="7BA66996" w14:textId="3A271D1F" w:rsidR="00610976" w:rsidRPr="00610976" w:rsidRDefault="00610976" w:rsidP="00610976">
            <w:pPr>
              <w:rPr>
                <w:b/>
                <w:sz w:val="22"/>
                <w:szCs w:val="22"/>
              </w:rPr>
            </w:pPr>
          </w:p>
        </w:tc>
        <w:tc>
          <w:tcPr>
            <w:tcW w:w="1817" w:type="pct"/>
            <w:tcBorders>
              <w:bottom w:val="single" w:sz="4" w:space="0" w:color="auto"/>
            </w:tcBorders>
          </w:tcPr>
          <w:p w14:paraId="3A2D8D30" w14:textId="77777777" w:rsidR="00C47218" w:rsidRPr="00610976" w:rsidRDefault="006B645D" w:rsidP="00610976">
            <w:pPr>
              <w:ind w:left="-530" w:firstLine="530"/>
            </w:pPr>
            <w:r w:rsidRPr="00610976">
              <w:rPr>
                <w:noProof/>
              </w:rPr>
              <w:drawing>
                <wp:inline distT="0" distB="0" distL="0" distR="0" wp14:anchorId="51A5A654" wp14:editId="07927318">
                  <wp:extent cx="2289898" cy="390525"/>
                  <wp:effectExtent l="0" t="0" r="0" b="0"/>
                  <wp:docPr id="1" name="Picture 1" descr="NCC-l-head-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CC-l-head-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3336" cy="391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2568" w:rsidRPr="00610976" w14:paraId="14E48C7E" w14:textId="77777777" w:rsidTr="004B6143">
        <w:tc>
          <w:tcPr>
            <w:tcW w:w="1588" w:type="pct"/>
            <w:tcMar>
              <w:top w:w="57" w:type="dxa"/>
              <w:bottom w:w="57" w:type="dxa"/>
            </w:tcMar>
          </w:tcPr>
          <w:p w14:paraId="6C6B2EA3" w14:textId="77777777" w:rsidR="00842568" w:rsidRPr="00610976" w:rsidRDefault="00842568" w:rsidP="00132B55">
            <w:pPr>
              <w:rPr>
                <w:b/>
                <w:sz w:val="22"/>
                <w:szCs w:val="22"/>
              </w:rPr>
            </w:pPr>
            <w:r w:rsidRPr="00610976">
              <w:rPr>
                <w:b/>
                <w:sz w:val="22"/>
                <w:szCs w:val="22"/>
              </w:rPr>
              <w:t>School:</w:t>
            </w:r>
          </w:p>
        </w:tc>
        <w:tc>
          <w:tcPr>
            <w:tcW w:w="3412" w:type="pct"/>
            <w:gridSpan w:val="2"/>
            <w:tcMar>
              <w:top w:w="57" w:type="dxa"/>
              <w:bottom w:w="57" w:type="dxa"/>
            </w:tcMar>
          </w:tcPr>
          <w:p w14:paraId="66E907FE" w14:textId="34E716C0" w:rsidR="00842568" w:rsidRPr="00610976" w:rsidRDefault="00A8274B" w:rsidP="00132B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Lawrence View Primary &amp; Nursery School</w:t>
            </w:r>
          </w:p>
        </w:tc>
      </w:tr>
      <w:tr w:rsidR="00C47218" w:rsidRPr="00610976" w14:paraId="220AEC6F" w14:textId="77777777" w:rsidTr="004B6143">
        <w:tc>
          <w:tcPr>
            <w:tcW w:w="1588" w:type="pct"/>
            <w:tcMar>
              <w:top w:w="57" w:type="dxa"/>
              <w:bottom w:w="57" w:type="dxa"/>
            </w:tcMar>
          </w:tcPr>
          <w:p w14:paraId="1EEE82DC" w14:textId="77777777" w:rsidR="00C47218" w:rsidRPr="00610976" w:rsidRDefault="00C47218" w:rsidP="00132B55">
            <w:pPr>
              <w:rPr>
                <w:b/>
                <w:sz w:val="22"/>
                <w:szCs w:val="22"/>
              </w:rPr>
            </w:pPr>
            <w:r w:rsidRPr="00610976">
              <w:rPr>
                <w:b/>
                <w:sz w:val="22"/>
                <w:szCs w:val="22"/>
              </w:rPr>
              <w:t>Meeting title:</w:t>
            </w:r>
          </w:p>
        </w:tc>
        <w:tc>
          <w:tcPr>
            <w:tcW w:w="3412" w:type="pct"/>
            <w:gridSpan w:val="2"/>
            <w:tcMar>
              <w:top w:w="57" w:type="dxa"/>
              <w:bottom w:w="57" w:type="dxa"/>
            </w:tcMar>
          </w:tcPr>
          <w:p w14:paraId="3F1EF788" w14:textId="77777777" w:rsidR="00C47218" w:rsidRPr="00610976" w:rsidRDefault="00B2271E" w:rsidP="00132B55">
            <w:pPr>
              <w:rPr>
                <w:b/>
                <w:sz w:val="22"/>
                <w:szCs w:val="22"/>
              </w:rPr>
            </w:pPr>
            <w:r w:rsidRPr="00610976">
              <w:rPr>
                <w:b/>
                <w:sz w:val="22"/>
                <w:szCs w:val="22"/>
              </w:rPr>
              <w:t>Summer</w:t>
            </w:r>
            <w:r w:rsidR="00EF42E8" w:rsidRPr="00610976">
              <w:rPr>
                <w:b/>
                <w:sz w:val="22"/>
                <w:szCs w:val="22"/>
              </w:rPr>
              <w:t xml:space="preserve"> term meeting of the governing body</w:t>
            </w:r>
            <w:r w:rsidR="00842568" w:rsidRPr="0061097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47218" w:rsidRPr="00610976" w14:paraId="4AA53845" w14:textId="77777777" w:rsidTr="004B6143">
        <w:tc>
          <w:tcPr>
            <w:tcW w:w="1588" w:type="pct"/>
            <w:tcMar>
              <w:top w:w="57" w:type="dxa"/>
              <w:bottom w:w="57" w:type="dxa"/>
            </w:tcMar>
          </w:tcPr>
          <w:p w14:paraId="181D1181" w14:textId="77777777" w:rsidR="00C47218" w:rsidRPr="00610976" w:rsidRDefault="00C47218" w:rsidP="00132B55">
            <w:pPr>
              <w:rPr>
                <w:b/>
                <w:sz w:val="22"/>
                <w:szCs w:val="22"/>
              </w:rPr>
            </w:pPr>
            <w:r w:rsidRPr="00610976">
              <w:rPr>
                <w:b/>
                <w:sz w:val="22"/>
                <w:szCs w:val="22"/>
              </w:rPr>
              <w:t>Date</w:t>
            </w:r>
            <w:r w:rsidR="00FB7D9D" w:rsidRPr="00610976">
              <w:rPr>
                <w:b/>
                <w:sz w:val="22"/>
                <w:szCs w:val="22"/>
              </w:rPr>
              <w:t xml:space="preserve"> and time</w:t>
            </w:r>
            <w:r w:rsidRPr="00610976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3412" w:type="pct"/>
            <w:gridSpan w:val="2"/>
            <w:tcMar>
              <w:top w:w="57" w:type="dxa"/>
              <w:bottom w:w="57" w:type="dxa"/>
            </w:tcMar>
          </w:tcPr>
          <w:p w14:paraId="2E3537AA" w14:textId="5B1B878A" w:rsidR="00C47218" w:rsidRPr="00610976" w:rsidRDefault="00A8274B" w:rsidP="00132B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Tues</w:t>
            </w:r>
            <w:r w:rsidR="001E3883">
              <w:rPr>
                <w:b/>
                <w:sz w:val="22"/>
                <w:szCs w:val="22"/>
              </w:rPr>
              <w:t>day 1</w:t>
            </w:r>
            <w:r>
              <w:rPr>
                <w:b/>
                <w:sz w:val="22"/>
                <w:szCs w:val="22"/>
              </w:rPr>
              <w:t>4</w:t>
            </w:r>
            <w:r w:rsidR="001E3883">
              <w:rPr>
                <w:b/>
                <w:sz w:val="22"/>
                <w:szCs w:val="22"/>
              </w:rPr>
              <w:t xml:space="preserve"> July</w:t>
            </w:r>
            <w:r w:rsidR="007E19A3" w:rsidRPr="00610976">
              <w:rPr>
                <w:b/>
                <w:sz w:val="22"/>
                <w:szCs w:val="22"/>
              </w:rPr>
              <w:t xml:space="preserve"> 2</w:t>
            </w:r>
            <w:r w:rsidR="0053605D" w:rsidRPr="00610976">
              <w:rPr>
                <w:b/>
                <w:sz w:val="22"/>
                <w:szCs w:val="22"/>
              </w:rPr>
              <w:t>026</w:t>
            </w:r>
            <w:r w:rsidR="007E19A3" w:rsidRPr="00610976">
              <w:rPr>
                <w:b/>
                <w:sz w:val="22"/>
                <w:szCs w:val="22"/>
              </w:rPr>
              <w:t xml:space="preserve"> </w:t>
            </w:r>
            <w:r w:rsidR="001E3689" w:rsidRPr="00610976">
              <w:rPr>
                <w:b/>
                <w:sz w:val="22"/>
                <w:szCs w:val="22"/>
              </w:rPr>
              <w:t xml:space="preserve">at </w:t>
            </w:r>
            <w:r>
              <w:rPr>
                <w:b/>
                <w:sz w:val="22"/>
                <w:szCs w:val="22"/>
              </w:rPr>
              <w:t>4</w:t>
            </w:r>
            <w:r w:rsidR="00EF42E8" w:rsidRPr="00610976">
              <w:rPr>
                <w:b/>
                <w:sz w:val="22"/>
                <w:szCs w:val="22"/>
              </w:rPr>
              <w:t>pm</w:t>
            </w:r>
          </w:p>
        </w:tc>
      </w:tr>
      <w:tr w:rsidR="00C47218" w:rsidRPr="00610976" w14:paraId="0E14F02B" w14:textId="77777777" w:rsidTr="004B6143">
        <w:tc>
          <w:tcPr>
            <w:tcW w:w="1588" w:type="pct"/>
            <w:tcMar>
              <w:top w:w="57" w:type="dxa"/>
              <w:bottom w:w="57" w:type="dxa"/>
            </w:tcMar>
          </w:tcPr>
          <w:p w14:paraId="3F6C7BCB" w14:textId="77777777" w:rsidR="00C47218" w:rsidRPr="00610976" w:rsidRDefault="00C47218" w:rsidP="00132B55">
            <w:pPr>
              <w:rPr>
                <w:b/>
                <w:sz w:val="22"/>
                <w:szCs w:val="22"/>
              </w:rPr>
            </w:pPr>
            <w:r w:rsidRPr="00610976">
              <w:rPr>
                <w:b/>
                <w:sz w:val="22"/>
                <w:szCs w:val="22"/>
              </w:rPr>
              <w:t>Location:</w:t>
            </w:r>
          </w:p>
        </w:tc>
        <w:tc>
          <w:tcPr>
            <w:tcW w:w="3412" w:type="pct"/>
            <w:gridSpan w:val="2"/>
            <w:tcMar>
              <w:top w:w="57" w:type="dxa"/>
              <w:bottom w:w="57" w:type="dxa"/>
            </w:tcMar>
          </w:tcPr>
          <w:p w14:paraId="3FD5F496" w14:textId="43BD6A4C" w:rsidR="00C47218" w:rsidRPr="00610976" w:rsidRDefault="00AB41CA" w:rsidP="00132B55">
            <w:pPr>
              <w:rPr>
                <w:b/>
                <w:sz w:val="22"/>
                <w:szCs w:val="22"/>
              </w:rPr>
            </w:pPr>
            <w:r w:rsidRPr="00610976">
              <w:rPr>
                <w:b/>
                <w:sz w:val="22"/>
                <w:szCs w:val="22"/>
              </w:rPr>
              <w:t>At the School</w:t>
            </w:r>
            <w:r w:rsidR="00B002A2" w:rsidRPr="00610976">
              <w:rPr>
                <w:b/>
                <w:sz w:val="22"/>
                <w:szCs w:val="22"/>
              </w:rPr>
              <w:t>/</w:t>
            </w:r>
            <w:r w:rsidR="00961E29">
              <w:rPr>
                <w:b/>
                <w:sz w:val="22"/>
                <w:szCs w:val="22"/>
              </w:rPr>
              <w:t xml:space="preserve"> </w:t>
            </w:r>
            <w:r w:rsidR="00B002A2" w:rsidRPr="00610976">
              <w:rPr>
                <w:b/>
                <w:sz w:val="22"/>
                <w:szCs w:val="22"/>
              </w:rPr>
              <w:t>hybrid/</w:t>
            </w:r>
            <w:r w:rsidR="00961E29">
              <w:rPr>
                <w:b/>
                <w:sz w:val="22"/>
                <w:szCs w:val="22"/>
              </w:rPr>
              <w:t xml:space="preserve"> v</w:t>
            </w:r>
            <w:r w:rsidRPr="00610976">
              <w:rPr>
                <w:b/>
                <w:sz w:val="22"/>
                <w:szCs w:val="22"/>
              </w:rPr>
              <w:t>irtual via x</w:t>
            </w:r>
          </w:p>
        </w:tc>
      </w:tr>
    </w:tbl>
    <w:p w14:paraId="544E54A5" w14:textId="77777777" w:rsidR="00E67F9F" w:rsidRPr="00610976" w:rsidRDefault="00E67F9F"/>
    <w:tbl>
      <w:tblPr>
        <w:tblW w:w="5339" w:type="pct"/>
        <w:tblInd w:w="-284" w:type="dxa"/>
        <w:tblLayout w:type="fixed"/>
        <w:tblLook w:val="0000" w:firstRow="0" w:lastRow="0" w:firstColumn="0" w:lastColumn="0" w:noHBand="0" w:noVBand="0"/>
      </w:tblPr>
      <w:tblGrid>
        <w:gridCol w:w="852"/>
        <w:gridCol w:w="9213"/>
        <w:gridCol w:w="1111"/>
      </w:tblGrid>
      <w:tr w:rsidR="00EF42E8" w:rsidRPr="00610976" w14:paraId="7DD758EB" w14:textId="77777777" w:rsidTr="004B6143">
        <w:trPr>
          <w:trHeight w:val="20"/>
        </w:trPr>
        <w:tc>
          <w:tcPr>
            <w:tcW w:w="381" w:type="pct"/>
          </w:tcPr>
          <w:p w14:paraId="6DF787B5" w14:textId="77777777" w:rsidR="00EF42E8" w:rsidRPr="00610976" w:rsidRDefault="00EF42E8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4C1E26C3" w14:textId="070CA9F0" w:rsidR="00EF42E8" w:rsidRPr="00610976" w:rsidRDefault="00EF42E8" w:rsidP="00132B55">
            <w:p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>Apologies for absence</w:t>
            </w:r>
            <w:r w:rsidR="0053605D" w:rsidRPr="00610976">
              <w:rPr>
                <w:rFonts w:cs="Arial"/>
                <w:sz w:val="22"/>
                <w:szCs w:val="22"/>
              </w:rPr>
              <w:t xml:space="preserve"> –</w:t>
            </w:r>
            <w:r w:rsidR="00BB4AA8" w:rsidRPr="00610976">
              <w:rPr>
                <w:rFonts w:cs="Arial"/>
                <w:sz w:val="22"/>
                <w:szCs w:val="22"/>
              </w:rPr>
              <w:t xml:space="preserve"> approved not approved/not provided - quoracy confirmed </w:t>
            </w:r>
          </w:p>
          <w:p w14:paraId="3BC1D1FE" w14:textId="77777777" w:rsidR="00EF42E8" w:rsidRPr="00610976" w:rsidRDefault="00EF42E8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97" w:type="pct"/>
          </w:tcPr>
          <w:p w14:paraId="15A1DE3C" w14:textId="77777777" w:rsidR="00EF42E8" w:rsidRPr="00610976" w:rsidRDefault="00EF42E8" w:rsidP="00132B55">
            <w:pPr>
              <w:rPr>
                <w:rFonts w:cs="Arial"/>
                <w:sz w:val="22"/>
                <w:szCs w:val="22"/>
              </w:rPr>
            </w:pPr>
          </w:p>
        </w:tc>
      </w:tr>
      <w:tr w:rsidR="00EF42E8" w:rsidRPr="00610976" w14:paraId="522CE8C0" w14:textId="77777777" w:rsidTr="004B6143">
        <w:trPr>
          <w:trHeight w:val="20"/>
        </w:trPr>
        <w:tc>
          <w:tcPr>
            <w:tcW w:w="381" w:type="pct"/>
          </w:tcPr>
          <w:p w14:paraId="497B2742" w14:textId="77777777" w:rsidR="00EF42E8" w:rsidRPr="00610976" w:rsidRDefault="00EF42E8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149DDA6F" w14:textId="1F448823" w:rsidR="00EF42E8" w:rsidRPr="00610976" w:rsidRDefault="00EF42E8" w:rsidP="00132B55">
            <w:p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>Declaration of interest</w:t>
            </w:r>
            <w:r w:rsidR="0053605D" w:rsidRPr="00610976">
              <w:rPr>
                <w:rFonts w:cs="Arial"/>
                <w:sz w:val="22"/>
                <w:szCs w:val="22"/>
              </w:rPr>
              <w:t xml:space="preserve"> – in relation to agenda items</w:t>
            </w:r>
            <w:r w:rsidR="003C06A4" w:rsidRPr="00610976">
              <w:rPr>
                <w:rFonts w:cs="Arial"/>
                <w:sz w:val="22"/>
                <w:szCs w:val="22"/>
              </w:rPr>
              <w:t xml:space="preserve"> </w:t>
            </w:r>
          </w:p>
          <w:p w14:paraId="06D1846F" w14:textId="77777777" w:rsidR="00EF42E8" w:rsidRPr="00610976" w:rsidRDefault="00EF42E8" w:rsidP="00132B55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497" w:type="pct"/>
          </w:tcPr>
          <w:p w14:paraId="2ED23AF7" w14:textId="77777777" w:rsidR="00EF42E8" w:rsidRPr="00610976" w:rsidRDefault="00EF42E8" w:rsidP="00132B55">
            <w:pPr>
              <w:rPr>
                <w:rFonts w:cs="Arial"/>
                <w:sz w:val="22"/>
                <w:szCs w:val="22"/>
              </w:rPr>
            </w:pPr>
          </w:p>
        </w:tc>
      </w:tr>
      <w:tr w:rsidR="00EF42E8" w:rsidRPr="00610976" w14:paraId="1BCA0E8E" w14:textId="77777777" w:rsidTr="004B6143">
        <w:trPr>
          <w:trHeight w:val="20"/>
        </w:trPr>
        <w:tc>
          <w:tcPr>
            <w:tcW w:w="381" w:type="pct"/>
          </w:tcPr>
          <w:p w14:paraId="1FE9F17B" w14:textId="77777777" w:rsidR="00EF42E8" w:rsidRPr="00610976" w:rsidRDefault="00EF42E8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68A4FE2E" w14:textId="045CAD10" w:rsidR="00112369" w:rsidRPr="00610976" w:rsidRDefault="00BB4AA8" w:rsidP="00132B5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 xml:space="preserve">Governing board </w:t>
            </w:r>
            <w:r w:rsidR="00EF42E8" w:rsidRPr="00610976">
              <w:rPr>
                <w:rFonts w:cs="Arial"/>
                <w:b/>
                <w:bCs/>
                <w:sz w:val="22"/>
                <w:szCs w:val="22"/>
              </w:rPr>
              <w:t>membership</w:t>
            </w:r>
            <w:r w:rsidR="000047A2" w:rsidRPr="00610976">
              <w:rPr>
                <w:rFonts w:cs="Arial"/>
                <w:b/>
                <w:bCs/>
                <w:sz w:val="22"/>
                <w:szCs w:val="22"/>
              </w:rPr>
              <w:t xml:space="preserve"> and terms of office ending in the next 12 months </w:t>
            </w:r>
          </w:p>
          <w:p w14:paraId="21DE0BBF" w14:textId="77777777" w:rsidR="00112369" w:rsidRPr="00610976" w:rsidRDefault="00112369" w:rsidP="00132B55">
            <w:pPr>
              <w:rPr>
                <w:rFonts w:cs="Arial"/>
                <w:sz w:val="22"/>
                <w:szCs w:val="22"/>
              </w:rPr>
            </w:pPr>
          </w:p>
          <w:p w14:paraId="6CE1CC74" w14:textId="654915FD" w:rsidR="00EF42E8" w:rsidRPr="00610976" w:rsidRDefault="00FE3E24" w:rsidP="00132B55">
            <w:p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(</w:t>
            </w:r>
            <w:r w:rsidR="002F6A80" w:rsidRPr="00610976">
              <w:rPr>
                <w:rFonts w:cs="Arial"/>
                <w:sz w:val="22"/>
                <w:szCs w:val="22"/>
              </w:rPr>
              <w:t xml:space="preserve">new governors - </w:t>
            </w:r>
            <w:r w:rsidRPr="00610976">
              <w:rPr>
                <w:rFonts w:cs="Arial"/>
                <w:sz w:val="22"/>
                <w:szCs w:val="22"/>
              </w:rPr>
              <w:t>confirm eligibility</w:t>
            </w:r>
            <w:r w:rsidR="00B002A2" w:rsidRPr="00610976">
              <w:rPr>
                <w:rFonts w:cs="Arial"/>
                <w:sz w:val="22"/>
                <w:szCs w:val="22"/>
              </w:rPr>
              <w:t>,</w:t>
            </w:r>
            <w:r w:rsidR="002F6A80" w:rsidRPr="00610976">
              <w:rPr>
                <w:rFonts w:cs="Arial"/>
                <w:sz w:val="22"/>
                <w:szCs w:val="22"/>
              </w:rPr>
              <w:t xml:space="preserve"> documents requested for required checks by school and induction arranged</w:t>
            </w:r>
            <w:r w:rsidRPr="00610976">
              <w:rPr>
                <w:rFonts w:cs="Arial"/>
                <w:sz w:val="22"/>
                <w:szCs w:val="22"/>
              </w:rPr>
              <w:t xml:space="preserve">)  </w:t>
            </w:r>
          </w:p>
          <w:p w14:paraId="2D6D7700" w14:textId="77777777" w:rsidR="00EF42E8" w:rsidRPr="00610976" w:rsidRDefault="00EF42E8" w:rsidP="00132B55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497" w:type="pct"/>
          </w:tcPr>
          <w:p w14:paraId="5B7B1463" w14:textId="77777777" w:rsidR="006D071C" w:rsidRPr="00610976" w:rsidRDefault="006D071C" w:rsidP="0088212A">
            <w:pPr>
              <w:rPr>
                <w:rFonts w:cs="Arial"/>
                <w:b/>
                <w:sz w:val="22"/>
                <w:szCs w:val="22"/>
              </w:rPr>
            </w:pPr>
          </w:p>
        </w:tc>
      </w:tr>
      <w:tr w:rsidR="00BB667F" w:rsidRPr="00610976" w14:paraId="5CDF9865" w14:textId="77777777" w:rsidTr="004B6143">
        <w:trPr>
          <w:trHeight w:val="20"/>
        </w:trPr>
        <w:tc>
          <w:tcPr>
            <w:tcW w:w="381" w:type="pct"/>
          </w:tcPr>
          <w:p w14:paraId="319D2957" w14:textId="77777777" w:rsidR="00BB667F" w:rsidRPr="00610976" w:rsidRDefault="00BB667F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549D562E" w14:textId="4B775599" w:rsidR="00AE5D74" w:rsidRPr="00610976" w:rsidRDefault="00B7460C" w:rsidP="00AE5D74">
            <w:p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>Approval of minutes of s</w:t>
            </w:r>
            <w:r w:rsidR="00653988" w:rsidRPr="00610976">
              <w:rPr>
                <w:rFonts w:cs="Arial"/>
                <w:b/>
                <w:bCs/>
                <w:sz w:val="22"/>
                <w:szCs w:val="22"/>
              </w:rPr>
              <w:t>pring</w:t>
            </w:r>
            <w:r w:rsidRPr="00610976">
              <w:rPr>
                <w:rFonts w:cs="Arial"/>
                <w:b/>
                <w:bCs/>
                <w:sz w:val="22"/>
                <w:szCs w:val="22"/>
              </w:rPr>
              <w:t xml:space="preserve"> term meeting</w:t>
            </w:r>
            <w:r w:rsidR="00BB667F" w:rsidRPr="00610976">
              <w:rPr>
                <w:rFonts w:cs="Arial"/>
                <w:sz w:val="22"/>
                <w:szCs w:val="22"/>
              </w:rPr>
              <w:t xml:space="preserve"> </w:t>
            </w:r>
            <w:r w:rsidR="00AE5D74" w:rsidRPr="00610976">
              <w:rPr>
                <w:rFonts w:cs="Arial"/>
                <w:sz w:val="22"/>
                <w:szCs w:val="22"/>
              </w:rPr>
              <w:t>and any additional special governing body meetings</w:t>
            </w:r>
          </w:p>
          <w:p w14:paraId="7547BA94" w14:textId="70DF8ED4" w:rsidR="00BB667F" w:rsidRPr="00610976" w:rsidRDefault="00BB667F" w:rsidP="00132B55">
            <w:pPr>
              <w:rPr>
                <w:rFonts w:cs="Arial"/>
                <w:sz w:val="22"/>
                <w:szCs w:val="22"/>
              </w:rPr>
            </w:pPr>
          </w:p>
          <w:p w14:paraId="5BCDC703" w14:textId="77777777" w:rsidR="00F9272C" w:rsidRPr="00610976" w:rsidRDefault="00F9272C" w:rsidP="00F9272C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Review of actions</w:t>
            </w:r>
          </w:p>
          <w:p w14:paraId="005892B0" w14:textId="77777777" w:rsidR="00BB667F" w:rsidRPr="00610976" w:rsidRDefault="00BB667F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97" w:type="pct"/>
          </w:tcPr>
          <w:p w14:paraId="6100202F" w14:textId="77777777" w:rsidR="00BE61D6" w:rsidRPr="00610976" w:rsidRDefault="00BE61D6" w:rsidP="0088212A">
            <w:pPr>
              <w:pStyle w:val="Header"/>
              <w:rPr>
                <w:rFonts w:cs="Arial"/>
                <w:b/>
                <w:sz w:val="22"/>
                <w:szCs w:val="22"/>
              </w:rPr>
            </w:pPr>
          </w:p>
        </w:tc>
      </w:tr>
      <w:tr w:rsidR="00BB667F" w:rsidRPr="00610976" w14:paraId="2CFC794B" w14:textId="77777777" w:rsidTr="004B6143">
        <w:trPr>
          <w:trHeight w:val="20"/>
        </w:trPr>
        <w:tc>
          <w:tcPr>
            <w:tcW w:w="381" w:type="pct"/>
          </w:tcPr>
          <w:p w14:paraId="08E64372" w14:textId="77777777" w:rsidR="00BB667F" w:rsidRPr="00610976" w:rsidRDefault="00BB667F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04B61D59" w14:textId="6C71F150" w:rsidR="00BB667F" w:rsidRPr="00610976" w:rsidRDefault="00B7460C" w:rsidP="00132B55">
            <w:p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 xml:space="preserve">Receipt of minutes </w:t>
            </w:r>
            <w:r w:rsidR="00A5289B" w:rsidRPr="00610976">
              <w:rPr>
                <w:rFonts w:cs="Arial"/>
                <w:b/>
                <w:bCs/>
                <w:sz w:val="22"/>
                <w:szCs w:val="22"/>
              </w:rPr>
              <w:t>and approval of policies</w:t>
            </w:r>
            <w:r w:rsidR="00A5289B" w:rsidRPr="00610976">
              <w:rPr>
                <w:rFonts w:cs="Arial"/>
                <w:sz w:val="22"/>
                <w:szCs w:val="22"/>
              </w:rPr>
              <w:t xml:space="preserve"> from </w:t>
            </w:r>
            <w:r w:rsidRPr="00610976">
              <w:rPr>
                <w:rFonts w:cs="Arial"/>
                <w:sz w:val="22"/>
                <w:szCs w:val="22"/>
              </w:rPr>
              <w:t>c</w:t>
            </w:r>
            <w:r w:rsidR="00BB667F" w:rsidRPr="00610976">
              <w:rPr>
                <w:rFonts w:cs="Arial"/>
                <w:sz w:val="22"/>
                <w:szCs w:val="22"/>
              </w:rPr>
              <w:t>ommittees and working parties</w:t>
            </w:r>
            <w:r w:rsidR="0053605D" w:rsidRPr="00610976">
              <w:rPr>
                <w:rFonts w:cs="Arial"/>
                <w:sz w:val="22"/>
                <w:szCs w:val="22"/>
              </w:rPr>
              <w:t xml:space="preserve"> </w:t>
            </w:r>
            <w:r w:rsidR="00BB4AA8" w:rsidRPr="00610976">
              <w:rPr>
                <w:rFonts w:cs="Arial"/>
                <w:sz w:val="22"/>
                <w:szCs w:val="22"/>
              </w:rPr>
              <w:t>(</w:t>
            </w:r>
            <w:r w:rsidR="0053605D" w:rsidRPr="00610976">
              <w:rPr>
                <w:rFonts w:cs="Arial"/>
                <w:sz w:val="22"/>
                <w:szCs w:val="22"/>
              </w:rPr>
              <w:t>including</w:t>
            </w:r>
            <w:r w:rsidR="00BB4AA8" w:rsidRPr="00610976">
              <w:rPr>
                <w:rFonts w:cs="Arial"/>
                <w:sz w:val="22"/>
                <w:szCs w:val="22"/>
              </w:rPr>
              <w:t xml:space="preserve"> </w:t>
            </w:r>
            <w:r w:rsidR="0053605D" w:rsidRPr="00610976">
              <w:rPr>
                <w:rFonts w:cs="Arial"/>
                <w:sz w:val="22"/>
                <w:szCs w:val="22"/>
              </w:rPr>
              <w:t>JCC</w:t>
            </w:r>
            <w:r w:rsidRPr="00610976">
              <w:rPr>
                <w:rFonts w:cs="Arial"/>
                <w:sz w:val="22"/>
                <w:szCs w:val="22"/>
              </w:rPr>
              <w:t xml:space="preserve"> </w:t>
            </w:r>
            <w:r w:rsidR="00BB4AA8" w:rsidRPr="00610976">
              <w:rPr>
                <w:rFonts w:cs="Arial"/>
                <w:sz w:val="22"/>
                <w:szCs w:val="22"/>
              </w:rPr>
              <w:t xml:space="preserve">if part of a </w:t>
            </w:r>
            <w:r w:rsidR="0053605D" w:rsidRPr="00610976">
              <w:rPr>
                <w:rFonts w:cs="Arial"/>
                <w:sz w:val="22"/>
                <w:szCs w:val="22"/>
              </w:rPr>
              <w:t>formal collaboration</w:t>
            </w:r>
            <w:r w:rsidR="00BB4AA8" w:rsidRPr="00610976">
              <w:rPr>
                <w:rFonts w:cs="Arial"/>
                <w:sz w:val="22"/>
                <w:szCs w:val="22"/>
              </w:rPr>
              <w:t>)</w:t>
            </w:r>
            <w:r w:rsidR="0053605D" w:rsidRPr="00610976">
              <w:rPr>
                <w:rFonts w:cs="Arial"/>
                <w:sz w:val="22"/>
                <w:szCs w:val="22"/>
              </w:rPr>
              <w:t xml:space="preserve"> </w:t>
            </w:r>
            <w:r w:rsidR="00F9272C" w:rsidRPr="00610976">
              <w:rPr>
                <w:rFonts w:cs="Arial"/>
                <w:sz w:val="22"/>
                <w:szCs w:val="22"/>
              </w:rPr>
              <w:br/>
            </w:r>
          </w:p>
          <w:p w14:paraId="599083E5" w14:textId="77777777" w:rsidR="00BB667F" w:rsidRPr="00610976" w:rsidRDefault="00F9272C" w:rsidP="00B260C8">
            <w:pPr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Review of actions</w:t>
            </w:r>
          </w:p>
          <w:p w14:paraId="1820DA9C" w14:textId="77777777" w:rsidR="00D546DD" w:rsidRPr="00610976" w:rsidRDefault="00D546DD" w:rsidP="00D546DD">
            <w:pPr>
              <w:ind w:left="720"/>
              <w:rPr>
                <w:rFonts w:cs="Arial"/>
                <w:sz w:val="22"/>
                <w:szCs w:val="22"/>
              </w:rPr>
            </w:pPr>
          </w:p>
        </w:tc>
        <w:tc>
          <w:tcPr>
            <w:tcW w:w="497" w:type="pct"/>
          </w:tcPr>
          <w:p w14:paraId="3F6F5429" w14:textId="77777777" w:rsidR="00BB667F" w:rsidRPr="00610976" w:rsidRDefault="00BB667F" w:rsidP="00D31EAF">
            <w:pPr>
              <w:rPr>
                <w:rFonts w:cs="Arial"/>
                <w:sz w:val="22"/>
                <w:szCs w:val="22"/>
              </w:rPr>
            </w:pPr>
          </w:p>
        </w:tc>
      </w:tr>
      <w:tr w:rsidR="00B7460C" w:rsidRPr="00610976" w14:paraId="4FC96572" w14:textId="77777777" w:rsidTr="004B6143">
        <w:trPr>
          <w:trHeight w:val="20"/>
        </w:trPr>
        <w:tc>
          <w:tcPr>
            <w:tcW w:w="381" w:type="pct"/>
          </w:tcPr>
          <w:p w14:paraId="6CC60843" w14:textId="77777777" w:rsidR="00B7460C" w:rsidRPr="00610976" w:rsidRDefault="00B7460C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79EFB655" w14:textId="34940B26" w:rsidR="00C23653" w:rsidRPr="00610976" w:rsidRDefault="00134DF8" w:rsidP="00132B5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>Overseeing financial performance and ensuring money is well spent across a school.</w:t>
            </w:r>
            <w:r w:rsidR="00C73743" w:rsidRPr="00610976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14:paraId="78479F80" w14:textId="77777777" w:rsidR="00134DF8" w:rsidRPr="00610976" w:rsidRDefault="00134DF8" w:rsidP="00132B55">
            <w:pPr>
              <w:rPr>
                <w:rFonts w:cs="Arial"/>
                <w:sz w:val="22"/>
                <w:szCs w:val="22"/>
              </w:rPr>
            </w:pPr>
          </w:p>
          <w:p w14:paraId="160A64C0" w14:textId="2D4F599B" w:rsidR="00A82EA3" w:rsidRPr="00610976" w:rsidRDefault="00B54E39" w:rsidP="003D1268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 xml:space="preserve">Confirm </w:t>
            </w:r>
            <w:r w:rsidR="00C23653" w:rsidRPr="00610976">
              <w:rPr>
                <w:rFonts w:cs="Arial"/>
                <w:sz w:val="22"/>
                <w:szCs w:val="22"/>
              </w:rPr>
              <w:t>S</w:t>
            </w:r>
            <w:r w:rsidR="00A82EA3" w:rsidRPr="00610976">
              <w:rPr>
                <w:rFonts w:cs="Arial"/>
                <w:sz w:val="22"/>
                <w:szCs w:val="22"/>
              </w:rPr>
              <w:t xml:space="preserve">chools Financial Value Standard (SFVS) </w:t>
            </w:r>
            <w:r w:rsidR="00B002A2" w:rsidRPr="00610976">
              <w:rPr>
                <w:rFonts w:cs="Arial"/>
                <w:sz w:val="22"/>
                <w:szCs w:val="22"/>
              </w:rPr>
              <w:t>2025</w:t>
            </w:r>
            <w:r w:rsidR="0053605D" w:rsidRPr="00610976">
              <w:rPr>
                <w:rFonts w:cs="Arial"/>
                <w:sz w:val="22"/>
                <w:szCs w:val="22"/>
              </w:rPr>
              <w:t>-2026</w:t>
            </w:r>
            <w:r w:rsidRPr="00610976">
              <w:rPr>
                <w:rFonts w:cs="Arial"/>
                <w:sz w:val="22"/>
                <w:szCs w:val="22"/>
              </w:rPr>
              <w:t xml:space="preserve"> submitted </w:t>
            </w:r>
            <w:r w:rsidR="000047A2" w:rsidRPr="00610976">
              <w:rPr>
                <w:rFonts w:cs="Arial"/>
                <w:sz w:val="22"/>
                <w:szCs w:val="22"/>
              </w:rPr>
              <w:t>(deadline 31.03.2</w:t>
            </w:r>
            <w:r w:rsidR="0053605D" w:rsidRPr="00610976">
              <w:rPr>
                <w:rFonts w:cs="Arial"/>
                <w:sz w:val="22"/>
                <w:szCs w:val="22"/>
              </w:rPr>
              <w:t>6</w:t>
            </w:r>
            <w:r w:rsidR="000047A2" w:rsidRPr="00610976">
              <w:rPr>
                <w:rFonts w:cs="Arial"/>
                <w:sz w:val="22"/>
                <w:szCs w:val="22"/>
              </w:rPr>
              <w:t>)</w:t>
            </w:r>
          </w:p>
          <w:p w14:paraId="6EA32FCC" w14:textId="34930592" w:rsidR="00F9272C" w:rsidRPr="00610976" w:rsidRDefault="00F9272C" w:rsidP="003D1268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Approval of school budget (if not already agreed in actions from committees)</w:t>
            </w:r>
            <w:r w:rsidR="00B54E39" w:rsidRPr="00610976">
              <w:rPr>
                <w:rFonts w:cs="Arial"/>
                <w:sz w:val="22"/>
                <w:szCs w:val="22"/>
              </w:rPr>
              <w:t xml:space="preserve"> - 3-year school budget approved and must be submitted to Finance by </w:t>
            </w:r>
            <w:r w:rsidR="00B54E39" w:rsidRPr="00610976">
              <w:rPr>
                <w:rFonts w:cs="Arial"/>
                <w:sz w:val="22"/>
                <w:szCs w:val="22"/>
                <w:u w:val="single"/>
              </w:rPr>
              <w:t>31st May</w:t>
            </w:r>
            <w:r w:rsidR="00B54E39" w:rsidRPr="00610976">
              <w:rPr>
                <w:rFonts w:cs="Arial"/>
                <w:sz w:val="22"/>
                <w:szCs w:val="22"/>
              </w:rPr>
              <w:t xml:space="preserve">  </w:t>
            </w:r>
          </w:p>
          <w:p w14:paraId="056D8D90" w14:textId="0AD90038" w:rsidR="00F9272C" w:rsidRPr="00610976" w:rsidRDefault="008B6ADF" w:rsidP="00F9272C">
            <w:pPr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Confirm g</w:t>
            </w:r>
            <w:r w:rsidR="00F9272C" w:rsidRPr="00610976">
              <w:rPr>
                <w:rFonts w:cs="Arial"/>
                <w:sz w:val="22"/>
                <w:szCs w:val="22"/>
              </w:rPr>
              <w:t>overnors consistent financial reporting out-turn statement</w:t>
            </w:r>
            <w:r w:rsidRPr="00610976">
              <w:rPr>
                <w:rFonts w:cs="Arial"/>
                <w:sz w:val="22"/>
                <w:szCs w:val="22"/>
              </w:rPr>
              <w:t xml:space="preserve"> </w:t>
            </w:r>
            <w:r w:rsidR="0001457C" w:rsidRPr="00610976">
              <w:rPr>
                <w:rFonts w:cs="Arial"/>
                <w:sz w:val="22"/>
                <w:szCs w:val="22"/>
              </w:rPr>
              <w:t>completed -</w:t>
            </w:r>
            <w:r w:rsidR="00B54E39" w:rsidRPr="00610976">
              <w:rPr>
                <w:rFonts w:cs="Arial"/>
                <w:sz w:val="22"/>
                <w:szCs w:val="22"/>
              </w:rPr>
              <w:t xml:space="preserve"> </w:t>
            </w:r>
            <w:r w:rsidR="00F9272C" w:rsidRPr="00610976">
              <w:rPr>
                <w:rFonts w:cs="Arial"/>
                <w:sz w:val="22"/>
                <w:szCs w:val="22"/>
              </w:rPr>
              <w:t>including the intended use of balances (BO2) return</w:t>
            </w:r>
          </w:p>
          <w:p w14:paraId="56DC88E1" w14:textId="34CE8264" w:rsidR="00777D2E" w:rsidRPr="00610976" w:rsidRDefault="00777D2E" w:rsidP="00F9272C">
            <w:pPr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Approval of services for schools/review of contracts</w:t>
            </w:r>
            <w:r w:rsidR="000047A2" w:rsidRPr="00610976">
              <w:rPr>
                <w:rFonts w:cs="Arial"/>
                <w:sz w:val="22"/>
                <w:szCs w:val="22"/>
              </w:rPr>
              <w:t xml:space="preserve"> (if not already approved in spring term)</w:t>
            </w:r>
            <w:r w:rsidRPr="00610976">
              <w:rPr>
                <w:rFonts w:cs="Arial"/>
                <w:sz w:val="22"/>
                <w:szCs w:val="22"/>
              </w:rPr>
              <w:t>.</w:t>
            </w:r>
          </w:p>
          <w:p w14:paraId="657C0916" w14:textId="77777777" w:rsidR="001950AE" w:rsidRPr="00610976" w:rsidRDefault="001950AE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97" w:type="pct"/>
          </w:tcPr>
          <w:p w14:paraId="627579AA" w14:textId="77777777" w:rsidR="00B7460C" w:rsidRPr="00610976" w:rsidRDefault="00B7460C" w:rsidP="00132B55">
            <w:pPr>
              <w:rPr>
                <w:rFonts w:cs="Arial"/>
                <w:sz w:val="22"/>
                <w:szCs w:val="22"/>
              </w:rPr>
            </w:pPr>
          </w:p>
        </w:tc>
      </w:tr>
      <w:tr w:rsidR="007C72F1" w:rsidRPr="00610976" w14:paraId="7B59F968" w14:textId="77777777" w:rsidTr="004B6143">
        <w:trPr>
          <w:trHeight w:val="20"/>
        </w:trPr>
        <w:tc>
          <w:tcPr>
            <w:tcW w:w="381" w:type="pct"/>
          </w:tcPr>
          <w:p w14:paraId="7C459576" w14:textId="77777777" w:rsidR="007C72F1" w:rsidRPr="00610976" w:rsidRDefault="007C72F1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1483C1E9" w14:textId="62E6CB6A" w:rsidR="007C72F1" w:rsidRPr="00610976" w:rsidRDefault="00134DF8" w:rsidP="00132B55">
            <w:p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>Evidence holding the senior leadership to account</w:t>
            </w:r>
            <w:r w:rsidRPr="00610976">
              <w:rPr>
                <w:rFonts w:cs="Arial"/>
                <w:sz w:val="22"/>
                <w:szCs w:val="22"/>
              </w:rPr>
              <w:t xml:space="preserve"> - </w:t>
            </w:r>
            <w:r w:rsidR="000047A2" w:rsidRPr="00610976">
              <w:rPr>
                <w:rFonts w:cs="Arial"/>
                <w:sz w:val="22"/>
                <w:szCs w:val="22"/>
              </w:rPr>
              <w:t xml:space="preserve">Summary </w:t>
            </w:r>
            <w:r w:rsidR="009E5667" w:rsidRPr="00610976">
              <w:rPr>
                <w:rFonts w:cs="Arial"/>
                <w:sz w:val="22"/>
                <w:szCs w:val="22"/>
              </w:rPr>
              <w:t>of h</w:t>
            </w:r>
            <w:r w:rsidR="00F53186" w:rsidRPr="00610976">
              <w:rPr>
                <w:rFonts w:cs="Arial"/>
                <w:sz w:val="22"/>
                <w:szCs w:val="22"/>
              </w:rPr>
              <w:t xml:space="preserve">eadteacher’s report </w:t>
            </w:r>
            <w:r w:rsidR="009E5667" w:rsidRPr="00610976">
              <w:rPr>
                <w:rFonts w:cs="Arial"/>
                <w:sz w:val="22"/>
                <w:szCs w:val="22"/>
              </w:rPr>
              <w:t>and governors’</w:t>
            </w:r>
            <w:r w:rsidR="00B54E39" w:rsidRPr="00610976">
              <w:rPr>
                <w:rFonts w:cs="Arial"/>
                <w:sz w:val="22"/>
                <w:szCs w:val="22"/>
              </w:rPr>
              <w:t xml:space="preserve"> robust</w:t>
            </w:r>
            <w:r w:rsidR="009E5667" w:rsidRPr="00610976">
              <w:rPr>
                <w:rFonts w:cs="Arial"/>
                <w:sz w:val="22"/>
                <w:szCs w:val="22"/>
              </w:rPr>
              <w:t xml:space="preserve"> questions and challenge </w:t>
            </w:r>
          </w:p>
          <w:p w14:paraId="1DB2CCCE" w14:textId="77777777" w:rsidR="00777D2E" w:rsidRPr="00610976" w:rsidRDefault="00777D2E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97" w:type="pct"/>
          </w:tcPr>
          <w:p w14:paraId="6F67C769" w14:textId="77777777" w:rsidR="007C72F1" w:rsidRPr="00610976" w:rsidRDefault="007C72F1" w:rsidP="0088212A">
            <w:pPr>
              <w:rPr>
                <w:rFonts w:cs="Arial"/>
                <w:sz w:val="22"/>
                <w:szCs w:val="22"/>
              </w:rPr>
            </w:pPr>
          </w:p>
        </w:tc>
      </w:tr>
      <w:tr w:rsidR="008F77A6" w:rsidRPr="00610976" w14:paraId="3438A960" w14:textId="77777777" w:rsidTr="004B6143">
        <w:trPr>
          <w:trHeight w:val="20"/>
        </w:trPr>
        <w:tc>
          <w:tcPr>
            <w:tcW w:w="381" w:type="pct"/>
          </w:tcPr>
          <w:p w14:paraId="52AA6E80" w14:textId="0E9C24FD" w:rsidR="008F77A6" w:rsidRPr="008D2599" w:rsidRDefault="008F77A6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  <w:p w14:paraId="0668A4F5" w14:textId="77777777" w:rsidR="005204BD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45C20B22" w14:textId="6E967981" w:rsidR="005204BD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57DEEC62" w14:textId="393A267D" w:rsidR="00E30A70" w:rsidRPr="008D2599" w:rsidRDefault="0053605D" w:rsidP="008D2599">
            <w:pPr>
              <w:rPr>
                <w:sz w:val="22"/>
                <w:szCs w:val="22"/>
              </w:rPr>
            </w:pPr>
            <w:r w:rsidRPr="00610976">
              <w:rPr>
                <w:rStyle w:val="Strong"/>
                <w:sz w:val="22"/>
                <w:szCs w:val="22"/>
              </w:rPr>
              <w:t>Ensure clarity of vision, ethos and strategic direction</w:t>
            </w:r>
            <w:r w:rsidRPr="00610976">
              <w:rPr>
                <w:sz w:val="22"/>
                <w:szCs w:val="22"/>
              </w:rPr>
              <w:t xml:space="preserve"> –</w:t>
            </w:r>
            <w:r w:rsidR="00C27427" w:rsidRPr="00610976">
              <w:rPr>
                <w:sz w:val="22"/>
                <w:szCs w:val="22"/>
              </w:rPr>
              <w:t xml:space="preserve"> </w:t>
            </w:r>
            <w:r w:rsidR="00443CF0" w:rsidRPr="00610976">
              <w:rPr>
                <w:sz w:val="22"/>
                <w:szCs w:val="22"/>
              </w:rPr>
              <w:t xml:space="preserve">may be </w:t>
            </w:r>
            <w:r w:rsidRPr="00610976">
              <w:rPr>
                <w:sz w:val="22"/>
                <w:szCs w:val="22"/>
              </w:rPr>
              <w:t>reviewed in a committee meeting</w:t>
            </w:r>
            <w:r w:rsidR="00443CF0" w:rsidRPr="00610976">
              <w:rPr>
                <w:sz w:val="22"/>
                <w:szCs w:val="22"/>
              </w:rPr>
              <w:t xml:space="preserve"> </w:t>
            </w:r>
            <w:r w:rsidRPr="00610976">
              <w:rPr>
                <w:sz w:val="22"/>
                <w:szCs w:val="22"/>
              </w:rPr>
              <w:t xml:space="preserve">or </w:t>
            </w:r>
            <w:r w:rsidR="00C27427" w:rsidRPr="00610976">
              <w:rPr>
                <w:sz w:val="22"/>
                <w:szCs w:val="22"/>
              </w:rPr>
              <w:t xml:space="preserve">retained </w:t>
            </w:r>
            <w:r w:rsidRPr="00610976">
              <w:rPr>
                <w:sz w:val="22"/>
                <w:szCs w:val="22"/>
              </w:rPr>
              <w:t xml:space="preserve">at FGB </w:t>
            </w:r>
            <w:r w:rsidR="00C27427" w:rsidRPr="00610976">
              <w:rPr>
                <w:sz w:val="22"/>
                <w:szCs w:val="22"/>
              </w:rPr>
              <w:t xml:space="preserve">level - as per agreed scheme of delegation  </w:t>
            </w:r>
          </w:p>
        </w:tc>
        <w:tc>
          <w:tcPr>
            <w:tcW w:w="497" w:type="pct"/>
          </w:tcPr>
          <w:p w14:paraId="1E1F5CD2" w14:textId="77777777" w:rsidR="008F77A6" w:rsidRPr="00610976" w:rsidRDefault="008F77A6" w:rsidP="00132B55">
            <w:pPr>
              <w:rPr>
                <w:rFonts w:cs="Arial"/>
                <w:sz w:val="22"/>
                <w:szCs w:val="22"/>
              </w:rPr>
            </w:pPr>
          </w:p>
        </w:tc>
      </w:tr>
      <w:tr w:rsidR="008D2599" w:rsidRPr="00610976" w14:paraId="1A04176D" w14:textId="77777777" w:rsidTr="004B6143">
        <w:trPr>
          <w:trHeight w:val="20"/>
        </w:trPr>
        <w:tc>
          <w:tcPr>
            <w:tcW w:w="381" w:type="pct"/>
          </w:tcPr>
          <w:p w14:paraId="0F76E80C" w14:textId="1743A6AD" w:rsidR="008D2599" w:rsidRPr="008D2599" w:rsidRDefault="008D2599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  <w:p w14:paraId="198BEDD3" w14:textId="20DF0302" w:rsidR="008D2599" w:rsidRPr="00610976" w:rsidRDefault="008D2599" w:rsidP="005204BD">
            <w:p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00A0F015" w14:textId="77777777" w:rsidR="008D2599" w:rsidRPr="00610976" w:rsidRDefault="008D2599" w:rsidP="008D2599">
            <w:pPr>
              <w:ind w:hanging="109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>Update on appraisal process for headteacher</w:t>
            </w:r>
            <w:r w:rsidRPr="00610976">
              <w:rPr>
                <w:rFonts w:cs="Arial"/>
                <w:sz w:val="22"/>
                <w:szCs w:val="22"/>
              </w:rPr>
              <w:t xml:space="preserve"> (2</w:t>
            </w:r>
            <w:r w:rsidRPr="00610976">
              <w:rPr>
                <w:rFonts w:cs="Arial"/>
                <w:sz w:val="22"/>
                <w:szCs w:val="22"/>
                <w:vertAlign w:val="superscript"/>
              </w:rPr>
              <w:t>nd</w:t>
            </w:r>
            <w:r w:rsidRPr="00610976">
              <w:rPr>
                <w:rFonts w:cs="Arial"/>
                <w:sz w:val="22"/>
                <w:szCs w:val="22"/>
              </w:rPr>
              <w:t xml:space="preserve"> review of targets - set in autumn term) </w:t>
            </w:r>
          </w:p>
          <w:p w14:paraId="282F87AE" w14:textId="77777777" w:rsidR="008D2599" w:rsidRPr="00610976" w:rsidRDefault="008D2599" w:rsidP="00777D2E">
            <w:pPr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497" w:type="pct"/>
          </w:tcPr>
          <w:p w14:paraId="4274E864" w14:textId="77777777" w:rsidR="008D2599" w:rsidRPr="00610976" w:rsidRDefault="008D2599" w:rsidP="0088212A">
            <w:pPr>
              <w:rPr>
                <w:rFonts w:cs="Arial"/>
                <w:sz w:val="22"/>
                <w:szCs w:val="22"/>
              </w:rPr>
            </w:pPr>
          </w:p>
        </w:tc>
      </w:tr>
      <w:tr w:rsidR="008D2599" w:rsidRPr="00610976" w14:paraId="73FE4F68" w14:textId="77777777" w:rsidTr="004B6143">
        <w:trPr>
          <w:trHeight w:val="20"/>
        </w:trPr>
        <w:tc>
          <w:tcPr>
            <w:tcW w:w="381" w:type="pct"/>
          </w:tcPr>
          <w:p w14:paraId="6E642457" w14:textId="6FF94460" w:rsidR="008D2599" w:rsidRPr="008D2599" w:rsidRDefault="008D2599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266CF5BE" w14:textId="77777777" w:rsidR="008D2599" w:rsidRPr="00610976" w:rsidRDefault="008D2599" w:rsidP="008D2599">
            <w:p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>Receive and scrutinise headteacher’s annual report on whole school appraisal process</w:t>
            </w:r>
            <w:r w:rsidRPr="00610976">
              <w:rPr>
                <w:rFonts w:cs="Arial"/>
                <w:sz w:val="22"/>
                <w:szCs w:val="22"/>
              </w:rPr>
              <w:t xml:space="preserve"> </w:t>
            </w:r>
          </w:p>
          <w:p w14:paraId="12D31F3C" w14:textId="77777777" w:rsidR="008D2599" w:rsidRPr="00610976" w:rsidRDefault="008D2599" w:rsidP="00777D2E">
            <w:pPr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497" w:type="pct"/>
          </w:tcPr>
          <w:p w14:paraId="486208F4" w14:textId="77777777" w:rsidR="008D2599" w:rsidRPr="00610976" w:rsidRDefault="008D2599" w:rsidP="0088212A">
            <w:pPr>
              <w:rPr>
                <w:rFonts w:cs="Arial"/>
                <w:sz w:val="22"/>
                <w:szCs w:val="22"/>
              </w:rPr>
            </w:pPr>
          </w:p>
        </w:tc>
      </w:tr>
      <w:tr w:rsidR="008D2599" w:rsidRPr="00610976" w14:paraId="0FF76BEF" w14:textId="77777777" w:rsidTr="004B6143">
        <w:trPr>
          <w:trHeight w:val="20"/>
        </w:trPr>
        <w:tc>
          <w:tcPr>
            <w:tcW w:w="381" w:type="pct"/>
          </w:tcPr>
          <w:p w14:paraId="7F7617BF" w14:textId="6BD94CA8" w:rsidR="008D2599" w:rsidRPr="008D2599" w:rsidRDefault="008D2599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176C81E8" w14:textId="77777777" w:rsidR="008D2599" w:rsidRPr="00610976" w:rsidRDefault="008D2599" w:rsidP="008D2599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>Update on headteacher’s and staff</w:t>
            </w:r>
            <w:r>
              <w:rPr>
                <w:rFonts w:cs="Arial"/>
                <w:b/>
                <w:bCs/>
                <w:sz w:val="22"/>
                <w:szCs w:val="22"/>
              </w:rPr>
              <w:t>’</w:t>
            </w:r>
            <w:r w:rsidRPr="00610976">
              <w:rPr>
                <w:rFonts w:cs="Arial"/>
                <w:b/>
                <w:bCs/>
                <w:sz w:val="22"/>
                <w:szCs w:val="22"/>
              </w:rPr>
              <w:t xml:space="preserve">s wellbeing  </w:t>
            </w:r>
          </w:p>
          <w:p w14:paraId="38C07188" w14:textId="77777777" w:rsidR="008D2599" w:rsidRPr="00610976" w:rsidRDefault="008D2599" w:rsidP="008D2599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49D0367D" w14:textId="77777777" w:rsidR="008D2599" w:rsidRPr="00610976" w:rsidRDefault="008D2599" w:rsidP="008D2599">
            <w:pPr>
              <w:rPr>
                <w:rFonts w:cs="Arial"/>
                <w:color w:val="000000"/>
                <w:sz w:val="22"/>
                <w:szCs w:val="22"/>
              </w:rPr>
            </w:pPr>
            <w:r w:rsidRPr="00610976">
              <w:rPr>
                <w:rFonts w:cs="Arial"/>
                <w:color w:val="000000"/>
                <w:sz w:val="22"/>
                <w:szCs w:val="22"/>
              </w:rPr>
              <w:lastRenderedPageBreak/>
              <w:t xml:space="preserve">Confirm arrangement for monitoring and reporting to governors of headteacher and staff wellbeing and any actions required </w:t>
            </w:r>
          </w:p>
          <w:p w14:paraId="7079E7B4" w14:textId="77777777" w:rsidR="008D2599" w:rsidRPr="00610976" w:rsidRDefault="008D2599" w:rsidP="00777D2E">
            <w:pPr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497" w:type="pct"/>
          </w:tcPr>
          <w:p w14:paraId="0FBAE532" w14:textId="77777777" w:rsidR="008D2599" w:rsidRPr="00610976" w:rsidRDefault="008D2599" w:rsidP="0088212A">
            <w:pPr>
              <w:rPr>
                <w:rFonts w:cs="Arial"/>
                <w:sz w:val="22"/>
                <w:szCs w:val="22"/>
              </w:rPr>
            </w:pPr>
          </w:p>
        </w:tc>
      </w:tr>
      <w:tr w:rsidR="008F77A6" w:rsidRPr="00610976" w14:paraId="264BD079" w14:textId="77777777" w:rsidTr="004B6143">
        <w:trPr>
          <w:trHeight w:val="20"/>
        </w:trPr>
        <w:tc>
          <w:tcPr>
            <w:tcW w:w="381" w:type="pct"/>
          </w:tcPr>
          <w:p w14:paraId="4F412A31" w14:textId="0EE7A0C9" w:rsidR="008F77A6" w:rsidRPr="008D2599" w:rsidRDefault="008F77A6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  <w:p w14:paraId="1DA2441B" w14:textId="77777777" w:rsidR="005204BD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3A675A94" w14:textId="77777777" w:rsidR="005204BD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7CC68D7B" w14:textId="11F4D4E7" w:rsidR="005204BD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628C4F46" w14:textId="75F8FC0A" w:rsidR="00112369" w:rsidRPr="00610976" w:rsidRDefault="008F77A6" w:rsidP="00777D2E">
            <w:p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 xml:space="preserve">Information from the </w:t>
            </w:r>
            <w:r w:rsidR="005204BD" w:rsidRPr="00610976">
              <w:rPr>
                <w:rFonts w:cs="Arial"/>
                <w:b/>
                <w:bCs/>
                <w:sz w:val="22"/>
                <w:szCs w:val="22"/>
              </w:rPr>
              <w:t xml:space="preserve">NCC </w:t>
            </w:r>
            <w:r w:rsidRPr="00610976">
              <w:rPr>
                <w:rFonts w:cs="Arial"/>
                <w:b/>
                <w:bCs/>
                <w:sz w:val="22"/>
                <w:szCs w:val="22"/>
              </w:rPr>
              <w:t>Corporate Director</w:t>
            </w:r>
            <w:r w:rsidR="00C27427" w:rsidRPr="00610976">
              <w:rPr>
                <w:rFonts w:cs="Arial"/>
                <w:b/>
                <w:bCs/>
                <w:sz w:val="22"/>
                <w:szCs w:val="22"/>
              </w:rPr>
              <w:t>s</w:t>
            </w:r>
            <w:r w:rsidR="00A178B7" w:rsidRPr="00610976">
              <w:rPr>
                <w:rFonts w:cs="Arial"/>
                <w:sz w:val="22"/>
                <w:szCs w:val="22"/>
              </w:rPr>
              <w:t xml:space="preserve"> </w:t>
            </w:r>
          </w:p>
          <w:p w14:paraId="538DECFE" w14:textId="77777777" w:rsidR="00112369" w:rsidRPr="00610976" w:rsidRDefault="00112369" w:rsidP="00777D2E">
            <w:pPr>
              <w:rPr>
                <w:rFonts w:cs="Arial"/>
                <w:sz w:val="22"/>
                <w:szCs w:val="22"/>
              </w:rPr>
            </w:pPr>
          </w:p>
          <w:p w14:paraId="5F72F214" w14:textId="3D9B82C7" w:rsidR="003C06A4" w:rsidRPr="008D2599" w:rsidRDefault="00A178B7" w:rsidP="008D2599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 xml:space="preserve">Governor </w:t>
            </w:r>
            <w:r w:rsidR="005204BD" w:rsidRPr="00610976">
              <w:rPr>
                <w:rFonts w:cs="Arial"/>
                <w:sz w:val="22"/>
                <w:szCs w:val="22"/>
              </w:rPr>
              <w:t>a</w:t>
            </w:r>
            <w:r w:rsidRPr="00610976">
              <w:rPr>
                <w:rFonts w:cs="Arial"/>
                <w:sz w:val="22"/>
                <w:szCs w:val="22"/>
              </w:rPr>
              <w:t xml:space="preserve">ctions </w:t>
            </w:r>
            <w:r w:rsidR="005204BD" w:rsidRPr="00610976">
              <w:rPr>
                <w:rFonts w:cs="Arial"/>
                <w:sz w:val="22"/>
                <w:szCs w:val="22"/>
              </w:rPr>
              <w:t xml:space="preserve">for maintained schools </w:t>
            </w:r>
          </w:p>
        </w:tc>
        <w:tc>
          <w:tcPr>
            <w:tcW w:w="497" w:type="pct"/>
          </w:tcPr>
          <w:p w14:paraId="57BDC56D" w14:textId="77777777" w:rsidR="008F77A6" w:rsidRPr="00610976" w:rsidRDefault="008F77A6" w:rsidP="0088212A">
            <w:pPr>
              <w:rPr>
                <w:rFonts w:cs="Arial"/>
                <w:sz w:val="22"/>
                <w:szCs w:val="22"/>
              </w:rPr>
            </w:pPr>
          </w:p>
        </w:tc>
      </w:tr>
      <w:tr w:rsidR="008D2599" w:rsidRPr="00610976" w14:paraId="649FB852" w14:textId="77777777" w:rsidTr="004B6143">
        <w:trPr>
          <w:trHeight w:val="20"/>
        </w:trPr>
        <w:tc>
          <w:tcPr>
            <w:tcW w:w="381" w:type="pct"/>
          </w:tcPr>
          <w:p w14:paraId="010BD4B6" w14:textId="797CF70C" w:rsidR="008D2599" w:rsidRPr="008D2599" w:rsidRDefault="008D2599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64AF2A87" w14:textId="77777777" w:rsidR="008D2599" w:rsidRPr="00610976" w:rsidRDefault="008D2599" w:rsidP="008D2599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>Safeguarding updates and information for consideration and action</w:t>
            </w:r>
          </w:p>
          <w:p w14:paraId="3DEBFC78" w14:textId="77777777" w:rsidR="008D2599" w:rsidRPr="00610976" w:rsidRDefault="008D2599" w:rsidP="00777D2E">
            <w:pPr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497" w:type="pct"/>
          </w:tcPr>
          <w:p w14:paraId="214163D5" w14:textId="77777777" w:rsidR="008D2599" w:rsidRPr="00610976" w:rsidRDefault="008D2599" w:rsidP="0088212A">
            <w:pPr>
              <w:rPr>
                <w:rFonts w:cs="Arial"/>
                <w:sz w:val="22"/>
                <w:szCs w:val="22"/>
              </w:rPr>
            </w:pPr>
          </w:p>
        </w:tc>
      </w:tr>
      <w:tr w:rsidR="008D2599" w:rsidRPr="00610976" w14:paraId="37F54175" w14:textId="77777777" w:rsidTr="004B6143">
        <w:trPr>
          <w:trHeight w:val="20"/>
        </w:trPr>
        <w:tc>
          <w:tcPr>
            <w:tcW w:w="381" w:type="pct"/>
          </w:tcPr>
          <w:p w14:paraId="096CE6FD" w14:textId="7A1C8409" w:rsidR="008D2599" w:rsidRPr="008D2599" w:rsidRDefault="008D2599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3AF0C600" w14:textId="77777777" w:rsidR="008D2599" w:rsidRPr="00610976" w:rsidRDefault="008D2599" w:rsidP="008D2599">
            <w:p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>Receive report from the Designated CLA (Children who are Looked After) teacher</w:t>
            </w:r>
            <w:r w:rsidRPr="00610976">
              <w:rPr>
                <w:rFonts w:cs="Arial"/>
                <w:sz w:val="22"/>
                <w:szCs w:val="22"/>
              </w:rPr>
              <w:t xml:space="preserve"> (presented at least once per year)</w:t>
            </w:r>
          </w:p>
          <w:p w14:paraId="31E61BBA" w14:textId="77777777" w:rsidR="008D2599" w:rsidRPr="00610976" w:rsidRDefault="008D2599" w:rsidP="00777D2E">
            <w:pPr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497" w:type="pct"/>
          </w:tcPr>
          <w:p w14:paraId="63C281AA" w14:textId="77777777" w:rsidR="008D2599" w:rsidRPr="00610976" w:rsidRDefault="008D2599" w:rsidP="0088212A">
            <w:pPr>
              <w:rPr>
                <w:rFonts w:cs="Arial"/>
                <w:sz w:val="22"/>
                <w:szCs w:val="22"/>
              </w:rPr>
            </w:pPr>
          </w:p>
        </w:tc>
      </w:tr>
      <w:tr w:rsidR="00602C35" w:rsidRPr="00610976" w14:paraId="346B4AAC" w14:textId="77777777" w:rsidTr="004B6143">
        <w:trPr>
          <w:trHeight w:val="20"/>
        </w:trPr>
        <w:tc>
          <w:tcPr>
            <w:tcW w:w="381" w:type="pct"/>
          </w:tcPr>
          <w:p w14:paraId="1ECD4E56" w14:textId="4AE96F07" w:rsidR="00FC3B71" w:rsidRPr="004B6143" w:rsidRDefault="00FC3B71" w:rsidP="005204BD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  <w:p w14:paraId="45897EAF" w14:textId="0EF8BDE1" w:rsidR="008D2599" w:rsidRPr="00610976" w:rsidRDefault="008D2599" w:rsidP="005204BD">
            <w:p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46CDD96A" w14:textId="3A44AF2A" w:rsidR="00777D2E" w:rsidRPr="00610976" w:rsidRDefault="007832C0" w:rsidP="009A385A">
            <w:p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 xml:space="preserve">General Data Protection Regulations </w:t>
            </w:r>
            <w:r w:rsidR="003C06A4" w:rsidRPr="00610976">
              <w:rPr>
                <w:rFonts w:cs="Arial"/>
                <w:b/>
                <w:bCs/>
                <w:sz w:val="22"/>
                <w:szCs w:val="22"/>
              </w:rPr>
              <w:t>(GDPR</w:t>
            </w:r>
            <w:r w:rsidR="003C06A4" w:rsidRPr="00610976">
              <w:rPr>
                <w:rFonts w:cs="Arial"/>
                <w:sz w:val="22"/>
                <w:szCs w:val="22"/>
              </w:rPr>
              <w:t xml:space="preserve">) </w:t>
            </w:r>
            <w:r w:rsidR="009A385A" w:rsidRPr="00610976">
              <w:rPr>
                <w:rFonts w:cs="Arial"/>
                <w:sz w:val="22"/>
                <w:szCs w:val="22"/>
              </w:rPr>
              <w:t>– report from the DPO</w:t>
            </w:r>
            <w:r w:rsidR="003C06A4" w:rsidRPr="00610976">
              <w:rPr>
                <w:rFonts w:cs="Arial"/>
                <w:sz w:val="22"/>
                <w:szCs w:val="22"/>
              </w:rPr>
              <w:t xml:space="preserve"> to governors </w:t>
            </w:r>
          </w:p>
          <w:p w14:paraId="621A892E" w14:textId="2DEACE09" w:rsidR="00B002A2" w:rsidRPr="00610976" w:rsidRDefault="00B002A2" w:rsidP="00E30A70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97" w:type="pct"/>
          </w:tcPr>
          <w:p w14:paraId="2F0D831A" w14:textId="77777777" w:rsidR="00602C35" w:rsidRPr="00610976" w:rsidRDefault="00602C35" w:rsidP="00132B55">
            <w:pPr>
              <w:rPr>
                <w:rFonts w:cs="Arial"/>
                <w:sz w:val="20"/>
                <w:szCs w:val="20"/>
              </w:rPr>
            </w:pPr>
          </w:p>
        </w:tc>
      </w:tr>
      <w:tr w:rsidR="008D2599" w:rsidRPr="00610976" w14:paraId="7F97073F" w14:textId="77777777" w:rsidTr="004B6143">
        <w:trPr>
          <w:trHeight w:val="20"/>
        </w:trPr>
        <w:tc>
          <w:tcPr>
            <w:tcW w:w="381" w:type="pct"/>
          </w:tcPr>
          <w:p w14:paraId="629D3F75" w14:textId="70427835" w:rsidR="008D2599" w:rsidRPr="008D2599" w:rsidRDefault="008D2599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66EDD6CB" w14:textId="77777777" w:rsidR="008D2599" w:rsidRPr="00610976" w:rsidRDefault="008D2599" w:rsidP="008D2599">
            <w:p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>Termly report from governors’ training co-ordinator</w:t>
            </w:r>
            <w:r w:rsidRPr="00610976">
              <w:rPr>
                <w:rFonts w:cs="Arial"/>
                <w:sz w:val="22"/>
                <w:szCs w:val="22"/>
              </w:rPr>
              <w:t xml:space="preserve"> on governors’ training undertaken, skills gaps and training opportunities, identified and actions</w:t>
            </w:r>
          </w:p>
          <w:p w14:paraId="459847E4" w14:textId="77777777" w:rsidR="008D2599" w:rsidRPr="00610976" w:rsidRDefault="008D2599" w:rsidP="009A385A">
            <w:pPr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497" w:type="pct"/>
          </w:tcPr>
          <w:p w14:paraId="7E0ACE3D" w14:textId="77777777" w:rsidR="008D2599" w:rsidRPr="00610976" w:rsidRDefault="008D2599" w:rsidP="00132B55">
            <w:pPr>
              <w:rPr>
                <w:rFonts w:cs="Arial"/>
                <w:sz w:val="20"/>
                <w:szCs w:val="20"/>
              </w:rPr>
            </w:pPr>
          </w:p>
        </w:tc>
      </w:tr>
      <w:tr w:rsidR="00B07752" w:rsidRPr="00610976" w14:paraId="10CBF017" w14:textId="77777777" w:rsidTr="004B6143">
        <w:trPr>
          <w:trHeight w:val="20"/>
        </w:trPr>
        <w:tc>
          <w:tcPr>
            <w:tcW w:w="381" w:type="pct"/>
          </w:tcPr>
          <w:p w14:paraId="131C743D" w14:textId="3878BFE4" w:rsidR="00B07752" w:rsidRPr="008D2599" w:rsidRDefault="00B07752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4CBCBAB8" w14:textId="77777777" w:rsidR="00B07752" w:rsidRDefault="008D2599" w:rsidP="003C06A4">
            <w:pPr>
              <w:rPr>
                <w:b/>
                <w:bCs/>
                <w:sz w:val="22"/>
                <w:szCs w:val="22"/>
              </w:rPr>
            </w:pPr>
            <w:r w:rsidRPr="00610976">
              <w:rPr>
                <w:b/>
                <w:bCs/>
                <w:sz w:val="22"/>
                <w:szCs w:val="22"/>
              </w:rPr>
              <w:t xml:space="preserve">Receive the required governor monitoring visit reports - from </w:t>
            </w:r>
            <w:r w:rsidRPr="00610976">
              <w:rPr>
                <w:b/>
                <w:bCs/>
                <w:sz w:val="22"/>
                <w:szCs w:val="22"/>
                <w:u w:val="single"/>
              </w:rPr>
              <w:t>all</w:t>
            </w:r>
            <w:r w:rsidRPr="00610976">
              <w:rPr>
                <w:b/>
                <w:bCs/>
                <w:sz w:val="22"/>
                <w:szCs w:val="22"/>
              </w:rPr>
              <w:t xml:space="preserve"> link governors</w:t>
            </w:r>
            <w:r w:rsidRPr="00610976">
              <w:rPr>
                <w:sz w:val="22"/>
                <w:szCs w:val="22"/>
              </w:rPr>
              <w:t>, including data protection governor, SEND link governor and safeguarding governor – review actions identified</w:t>
            </w:r>
            <w:r w:rsidRPr="00610976">
              <w:rPr>
                <w:b/>
                <w:bCs/>
                <w:sz w:val="22"/>
                <w:szCs w:val="22"/>
              </w:rPr>
              <w:t>.</w:t>
            </w:r>
          </w:p>
          <w:p w14:paraId="42A56399" w14:textId="0FB609D9" w:rsidR="008D2599" w:rsidRPr="00610976" w:rsidRDefault="008D2599" w:rsidP="003C06A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97" w:type="pct"/>
          </w:tcPr>
          <w:p w14:paraId="5DEAB91A" w14:textId="77777777" w:rsidR="00B07752" w:rsidRPr="00610976" w:rsidRDefault="00B07752" w:rsidP="00B07752">
            <w:pPr>
              <w:rPr>
                <w:rFonts w:cs="Arial"/>
                <w:sz w:val="20"/>
                <w:szCs w:val="20"/>
              </w:rPr>
            </w:pPr>
          </w:p>
        </w:tc>
      </w:tr>
      <w:tr w:rsidR="00B07752" w:rsidRPr="00610976" w14:paraId="3B286674" w14:textId="77777777" w:rsidTr="004B6143">
        <w:trPr>
          <w:trHeight w:val="20"/>
        </w:trPr>
        <w:tc>
          <w:tcPr>
            <w:tcW w:w="381" w:type="pct"/>
          </w:tcPr>
          <w:p w14:paraId="7AC66D6E" w14:textId="5AE14D90" w:rsidR="00B07752" w:rsidRPr="008D2599" w:rsidRDefault="00B07752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29611551" w14:textId="25E91F5F" w:rsidR="00B07752" w:rsidRPr="00610976" w:rsidRDefault="00B07752" w:rsidP="00B0775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>Communication</w:t>
            </w:r>
            <w:r w:rsidR="00FC3B71" w:rsidRPr="00610976">
              <w:rPr>
                <w:rFonts w:cs="Arial"/>
                <w:b/>
                <w:bCs/>
                <w:sz w:val="22"/>
                <w:szCs w:val="22"/>
              </w:rPr>
              <w:t xml:space="preserve"> relating to governance </w:t>
            </w:r>
            <w:r w:rsidRPr="00610976">
              <w:rPr>
                <w:rFonts w:cs="Arial"/>
                <w:b/>
                <w:bCs/>
                <w:sz w:val="22"/>
                <w:szCs w:val="22"/>
              </w:rPr>
              <w:br/>
            </w:r>
          </w:p>
          <w:p w14:paraId="0C7B7DC0" w14:textId="73513725" w:rsidR="00B07752" w:rsidRPr="00610976" w:rsidRDefault="00B07752" w:rsidP="00B07752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From chair</w:t>
            </w:r>
            <w:r w:rsidR="00B002A2" w:rsidRPr="00610976">
              <w:rPr>
                <w:rFonts w:cs="Arial"/>
                <w:sz w:val="22"/>
                <w:szCs w:val="22"/>
              </w:rPr>
              <w:t xml:space="preserve"> </w:t>
            </w:r>
          </w:p>
          <w:p w14:paraId="7893E080" w14:textId="77777777" w:rsidR="00B07752" w:rsidRPr="00610976" w:rsidRDefault="00B07752" w:rsidP="00B07752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From headteacher</w:t>
            </w:r>
          </w:p>
          <w:p w14:paraId="5C187FB7" w14:textId="6B916134" w:rsidR="00B07752" w:rsidRPr="00610976" w:rsidRDefault="00B07752" w:rsidP="00B07752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From clerk - Governor Newsletter</w:t>
            </w:r>
            <w:r w:rsidR="00B002A2" w:rsidRPr="00610976">
              <w:rPr>
                <w:rFonts w:cs="Arial"/>
                <w:sz w:val="22"/>
                <w:szCs w:val="22"/>
              </w:rPr>
              <w:t xml:space="preserve"> and actions for governing boards </w:t>
            </w:r>
          </w:p>
          <w:p w14:paraId="32E87B01" w14:textId="316C1B98" w:rsidR="00B141AA" w:rsidRPr="00610976" w:rsidRDefault="00B141AA" w:rsidP="00B0775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97" w:type="pct"/>
          </w:tcPr>
          <w:p w14:paraId="1BC3A1F1" w14:textId="77777777" w:rsidR="00B07752" w:rsidRPr="00610976" w:rsidRDefault="00B07752" w:rsidP="00B07752">
            <w:pPr>
              <w:rPr>
                <w:rFonts w:cs="Arial"/>
                <w:sz w:val="20"/>
                <w:szCs w:val="20"/>
              </w:rPr>
            </w:pPr>
          </w:p>
        </w:tc>
      </w:tr>
      <w:tr w:rsidR="00B07752" w:rsidRPr="00610976" w14:paraId="3CF488FC" w14:textId="77777777" w:rsidTr="004B6143">
        <w:trPr>
          <w:trHeight w:val="20"/>
        </w:trPr>
        <w:tc>
          <w:tcPr>
            <w:tcW w:w="381" w:type="pct"/>
          </w:tcPr>
          <w:p w14:paraId="17EF4A0F" w14:textId="39CF7E99" w:rsidR="00B07752" w:rsidRPr="008D2599" w:rsidRDefault="00B07752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51F8D3BA" w14:textId="0B0248B3" w:rsidR="00B07752" w:rsidRPr="00610976" w:rsidRDefault="00B07752" w:rsidP="00B07752">
            <w:p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>Approval of in-service training days</w:t>
            </w:r>
            <w:r w:rsidR="00036E79" w:rsidRPr="00610976">
              <w:rPr>
                <w:rFonts w:cs="Arial"/>
                <w:sz w:val="22"/>
                <w:szCs w:val="22"/>
              </w:rPr>
              <w:t xml:space="preserve"> (5</w:t>
            </w:r>
            <w:r w:rsidR="00FC3B71" w:rsidRPr="00610976">
              <w:rPr>
                <w:rFonts w:cs="Arial"/>
                <w:sz w:val="22"/>
                <w:szCs w:val="22"/>
              </w:rPr>
              <w:t xml:space="preserve"> days maximum)</w:t>
            </w:r>
            <w:r w:rsidR="009E5667" w:rsidRPr="00610976">
              <w:rPr>
                <w:rFonts w:cs="Arial"/>
                <w:sz w:val="22"/>
                <w:szCs w:val="22"/>
              </w:rPr>
              <w:t xml:space="preserve"> </w:t>
            </w:r>
            <w:r w:rsidR="00A178B7" w:rsidRPr="00610976">
              <w:rPr>
                <w:rFonts w:cs="Arial"/>
                <w:sz w:val="22"/>
                <w:szCs w:val="22"/>
              </w:rPr>
              <w:t>2026</w:t>
            </w:r>
            <w:r w:rsidR="0053605D" w:rsidRPr="00610976">
              <w:rPr>
                <w:rFonts w:cs="Arial"/>
                <w:sz w:val="22"/>
                <w:szCs w:val="22"/>
              </w:rPr>
              <w:t>-2027</w:t>
            </w:r>
            <w:r w:rsidR="00FC3B71" w:rsidRPr="00610976">
              <w:rPr>
                <w:rFonts w:cs="Arial"/>
                <w:sz w:val="22"/>
                <w:szCs w:val="22"/>
              </w:rPr>
              <w:t xml:space="preserve"> </w:t>
            </w:r>
          </w:p>
          <w:p w14:paraId="51DF5BD7" w14:textId="77777777" w:rsidR="00B07752" w:rsidRPr="00610976" w:rsidRDefault="00B07752" w:rsidP="00B0775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97" w:type="pct"/>
          </w:tcPr>
          <w:p w14:paraId="00D315B6" w14:textId="77777777" w:rsidR="00B07752" w:rsidRPr="00610976" w:rsidRDefault="00B07752" w:rsidP="00B07752">
            <w:pPr>
              <w:rPr>
                <w:rFonts w:cs="Arial"/>
                <w:sz w:val="22"/>
                <w:szCs w:val="22"/>
              </w:rPr>
            </w:pPr>
          </w:p>
        </w:tc>
      </w:tr>
      <w:tr w:rsidR="00D32CCD" w:rsidRPr="00610976" w14:paraId="1873F5B7" w14:textId="77777777" w:rsidTr="004B6143">
        <w:trPr>
          <w:trHeight w:val="20"/>
        </w:trPr>
        <w:tc>
          <w:tcPr>
            <w:tcW w:w="381" w:type="pct"/>
          </w:tcPr>
          <w:p w14:paraId="053646CB" w14:textId="3D6774D4" w:rsidR="00D32CCD" w:rsidRPr="008D2599" w:rsidRDefault="00D32CCD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396FC3AD" w14:textId="29C87966" w:rsidR="00D32CCD" w:rsidRPr="00610976" w:rsidRDefault="00D32CCD" w:rsidP="00D32CCD">
            <w:p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 xml:space="preserve">Review of </w:t>
            </w:r>
            <w:r w:rsidR="00FB2515" w:rsidRPr="00610976">
              <w:rPr>
                <w:rFonts w:cs="Arial"/>
                <w:b/>
                <w:bCs/>
                <w:sz w:val="22"/>
                <w:szCs w:val="22"/>
              </w:rPr>
              <w:t xml:space="preserve">annual </w:t>
            </w:r>
            <w:r w:rsidR="00B141AA" w:rsidRPr="00610976">
              <w:rPr>
                <w:rFonts w:cs="Arial"/>
                <w:b/>
                <w:bCs/>
                <w:sz w:val="22"/>
                <w:szCs w:val="22"/>
              </w:rPr>
              <w:t xml:space="preserve">planning document: </w:t>
            </w:r>
            <w:r w:rsidRPr="00610976">
              <w:rPr>
                <w:rFonts w:cs="Arial"/>
                <w:b/>
                <w:bCs/>
                <w:sz w:val="22"/>
                <w:szCs w:val="22"/>
              </w:rPr>
              <w:t>delegation and organisation of committees</w:t>
            </w:r>
            <w:r w:rsidRPr="00610976">
              <w:rPr>
                <w:rFonts w:cs="Arial"/>
                <w:sz w:val="22"/>
                <w:szCs w:val="22"/>
              </w:rPr>
              <w:t>:</w:t>
            </w:r>
          </w:p>
          <w:p w14:paraId="0FB2839D" w14:textId="77777777" w:rsidR="00D32CCD" w:rsidRPr="00610976" w:rsidRDefault="00D32CCD" w:rsidP="00D32CCD">
            <w:pPr>
              <w:rPr>
                <w:rFonts w:cs="Arial"/>
                <w:sz w:val="22"/>
                <w:szCs w:val="22"/>
              </w:rPr>
            </w:pPr>
          </w:p>
          <w:p w14:paraId="4E6FE79D" w14:textId="53DA60FC" w:rsidR="00D32CCD" w:rsidRPr="00610976" w:rsidRDefault="00D32CCD" w:rsidP="00D32CCD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Agree committee structure and membership of committees</w:t>
            </w:r>
            <w:r w:rsidR="00C91229" w:rsidRPr="00610976">
              <w:rPr>
                <w:rFonts w:cs="Arial"/>
                <w:sz w:val="22"/>
                <w:szCs w:val="22"/>
              </w:rPr>
              <w:t xml:space="preserve"> and committee Chairs, as per the scheme of delegation</w:t>
            </w:r>
          </w:p>
          <w:p w14:paraId="36155A1D" w14:textId="47748C56" w:rsidR="00D32CCD" w:rsidRPr="00610976" w:rsidRDefault="00FB2515" w:rsidP="00D32CCD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Agree and a</w:t>
            </w:r>
            <w:r w:rsidR="00D32CCD" w:rsidRPr="00610976">
              <w:rPr>
                <w:rFonts w:cs="Arial"/>
                <w:sz w:val="22"/>
                <w:szCs w:val="22"/>
              </w:rPr>
              <w:t>pprov</w:t>
            </w:r>
            <w:r w:rsidRPr="00610976">
              <w:rPr>
                <w:rFonts w:cs="Arial"/>
                <w:sz w:val="22"/>
                <w:szCs w:val="22"/>
              </w:rPr>
              <w:t>e</w:t>
            </w:r>
            <w:r w:rsidR="00D32CCD" w:rsidRPr="00610976">
              <w:rPr>
                <w:rFonts w:cs="Arial"/>
                <w:sz w:val="22"/>
                <w:szCs w:val="22"/>
              </w:rPr>
              <w:t xml:space="preserve"> of scheme of delegation </w:t>
            </w:r>
            <w:r w:rsidR="00A178B7" w:rsidRPr="00610976">
              <w:rPr>
                <w:rFonts w:cs="Arial"/>
                <w:sz w:val="22"/>
                <w:szCs w:val="22"/>
              </w:rPr>
              <w:t>2026</w:t>
            </w:r>
            <w:r w:rsidR="0053605D" w:rsidRPr="00610976">
              <w:rPr>
                <w:rFonts w:cs="Arial"/>
                <w:sz w:val="22"/>
                <w:szCs w:val="22"/>
              </w:rPr>
              <w:t>-2027</w:t>
            </w:r>
          </w:p>
          <w:p w14:paraId="6C2EC979" w14:textId="5A88C16E" w:rsidR="00D32CCD" w:rsidRPr="00610976" w:rsidRDefault="00FB2515" w:rsidP="00D32CCD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 xml:space="preserve">Action </w:t>
            </w:r>
            <w:r w:rsidR="00D32CCD" w:rsidRPr="00610976">
              <w:rPr>
                <w:rFonts w:cs="Arial"/>
                <w:sz w:val="22"/>
                <w:szCs w:val="22"/>
              </w:rPr>
              <w:t xml:space="preserve">annual planner </w:t>
            </w:r>
            <w:r w:rsidR="00A178B7" w:rsidRPr="00610976">
              <w:rPr>
                <w:rFonts w:cs="Arial"/>
                <w:sz w:val="22"/>
                <w:szCs w:val="22"/>
              </w:rPr>
              <w:t>2026</w:t>
            </w:r>
            <w:r w:rsidR="0053605D" w:rsidRPr="00610976">
              <w:rPr>
                <w:rFonts w:cs="Arial"/>
                <w:sz w:val="22"/>
                <w:szCs w:val="22"/>
              </w:rPr>
              <w:t>-2027</w:t>
            </w:r>
            <w:r w:rsidR="00D32CCD" w:rsidRPr="00610976">
              <w:rPr>
                <w:rFonts w:cs="Arial"/>
                <w:sz w:val="22"/>
                <w:szCs w:val="22"/>
              </w:rPr>
              <w:t xml:space="preserve"> to support agenda setting</w:t>
            </w:r>
          </w:p>
          <w:p w14:paraId="59F416F9" w14:textId="57625819" w:rsidR="00D32CCD" w:rsidRPr="00610976" w:rsidRDefault="00FB2515" w:rsidP="00D32CCD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 xml:space="preserve">Review </w:t>
            </w:r>
            <w:r w:rsidR="00D32CCD" w:rsidRPr="00610976">
              <w:rPr>
                <w:rFonts w:cs="Arial"/>
                <w:sz w:val="22"/>
                <w:szCs w:val="22"/>
              </w:rPr>
              <w:t xml:space="preserve">Policy </w:t>
            </w:r>
            <w:r w:rsidRPr="00610976">
              <w:rPr>
                <w:rFonts w:cs="Arial"/>
                <w:sz w:val="22"/>
                <w:szCs w:val="22"/>
              </w:rPr>
              <w:t>C</w:t>
            </w:r>
            <w:r w:rsidR="00D32CCD" w:rsidRPr="00610976">
              <w:rPr>
                <w:rFonts w:cs="Arial"/>
                <w:sz w:val="22"/>
                <w:szCs w:val="22"/>
              </w:rPr>
              <w:t xml:space="preserve">hecklist </w:t>
            </w:r>
            <w:r w:rsidR="00A178B7" w:rsidRPr="00610976">
              <w:rPr>
                <w:rFonts w:cs="Arial"/>
                <w:sz w:val="22"/>
                <w:szCs w:val="22"/>
              </w:rPr>
              <w:t>2026</w:t>
            </w:r>
            <w:r w:rsidR="0053605D" w:rsidRPr="00610976">
              <w:rPr>
                <w:rFonts w:cs="Arial"/>
                <w:sz w:val="22"/>
                <w:szCs w:val="22"/>
              </w:rPr>
              <w:t>-2027</w:t>
            </w:r>
            <w:r w:rsidRPr="00610976">
              <w:rPr>
                <w:rFonts w:cs="Arial"/>
                <w:sz w:val="22"/>
                <w:szCs w:val="22"/>
              </w:rPr>
              <w:t xml:space="preserve"> -</w:t>
            </w:r>
            <w:r w:rsidR="00D32CCD" w:rsidRPr="00610976">
              <w:rPr>
                <w:rFonts w:cs="Arial"/>
                <w:sz w:val="22"/>
                <w:szCs w:val="22"/>
              </w:rPr>
              <w:t xml:space="preserve"> statutory policies for schools</w:t>
            </w:r>
          </w:p>
          <w:p w14:paraId="04223D94" w14:textId="6A8BF56B" w:rsidR="00D32CCD" w:rsidRPr="00610976" w:rsidRDefault="009E5667" w:rsidP="00D32CCD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Review and</w:t>
            </w:r>
            <w:r w:rsidR="00FB2515" w:rsidRPr="00610976">
              <w:rPr>
                <w:rFonts w:cs="Arial"/>
                <w:sz w:val="22"/>
                <w:szCs w:val="22"/>
              </w:rPr>
              <w:t xml:space="preserve"> agree </w:t>
            </w:r>
            <w:r w:rsidRPr="00610976">
              <w:rPr>
                <w:rFonts w:cs="Arial"/>
                <w:sz w:val="22"/>
                <w:szCs w:val="22"/>
              </w:rPr>
              <w:t>a</w:t>
            </w:r>
            <w:r w:rsidR="00D32CCD" w:rsidRPr="00610976">
              <w:rPr>
                <w:rFonts w:cs="Arial"/>
                <w:sz w:val="22"/>
                <w:szCs w:val="22"/>
              </w:rPr>
              <w:t>ppoin</w:t>
            </w:r>
            <w:r w:rsidRPr="00610976">
              <w:rPr>
                <w:rFonts w:cs="Arial"/>
                <w:sz w:val="22"/>
                <w:szCs w:val="22"/>
              </w:rPr>
              <w:t>tment to</w:t>
            </w:r>
            <w:r w:rsidR="00D32CCD" w:rsidRPr="00610976">
              <w:rPr>
                <w:rFonts w:cs="Arial"/>
                <w:sz w:val="22"/>
                <w:szCs w:val="22"/>
              </w:rPr>
              <w:t xml:space="preserve"> link governor</w:t>
            </w:r>
            <w:r w:rsidRPr="00610976">
              <w:rPr>
                <w:rFonts w:cs="Arial"/>
                <w:sz w:val="22"/>
                <w:szCs w:val="22"/>
              </w:rPr>
              <w:t xml:space="preserve"> roles</w:t>
            </w:r>
          </w:p>
          <w:p w14:paraId="0E467E17" w14:textId="77777777" w:rsidR="00D32CCD" w:rsidRPr="00610976" w:rsidRDefault="00D32CCD" w:rsidP="00B0775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97" w:type="pct"/>
          </w:tcPr>
          <w:p w14:paraId="415FEF81" w14:textId="77777777" w:rsidR="00D32CCD" w:rsidRPr="00610976" w:rsidRDefault="00D32CCD" w:rsidP="00B07752">
            <w:pPr>
              <w:rPr>
                <w:rFonts w:cs="Arial"/>
                <w:sz w:val="22"/>
                <w:szCs w:val="22"/>
              </w:rPr>
            </w:pPr>
          </w:p>
        </w:tc>
      </w:tr>
      <w:tr w:rsidR="00FE3E24" w:rsidRPr="00610976" w14:paraId="0ED41168" w14:textId="77777777" w:rsidTr="004B6143">
        <w:trPr>
          <w:trHeight w:val="20"/>
        </w:trPr>
        <w:tc>
          <w:tcPr>
            <w:tcW w:w="381" w:type="pct"/>
          </w:tcPr>
          <w:p w14:paraId="6C58EC63" w14:textId="4CFEA7C1" w:rsidR="00FE3E24" w:rsidRPr="008D2599" w:rsidRDefault="00FE3E24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  <w:p w14:paraId="5DC2BE40" w14:textId="77777777" w:rsidR="00CA62A4" w:rsidRPr="00610976" w:rsidRDefault="00CA62A4" w:rsidP="00FC3B71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719FABAF" w14:textId="77777777" w:rsidR="00CA62A4" w:rsidRPr="00610976" w:rsidRDefault="00CA62A4" w:rsidP="00FC3B71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73B3E7B2" w14:textId="77777777" w:rsidR="00CA62A4" w:rsidRPr="00610976" w:rsidRDefault="00CA62A4" w:rsidP="00FC3B71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5C58AF16" w14:textId="77777777" w:rsidR="00CA62A4" w:rsidRPr="00610976" w:rsidRDefault="00CA62A4" w:rsidP="00FC3B71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6114B848" w14:textId="77777777" w:rsidR="00CA62A4" w:rsidRPr="00610976" w:rsidRDefault="00CA62A4" w:rsidP="00FC3B71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45F76AB1" w14:textId="77777777" w:rsidR="00CA62A4" w:rsidRPr="00610976" w:rsidRDefault="00CA62A4" w:rsidP="00FC3B71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694DFFF0" w14:textId="71421E70" w:rsidR="00CA62A4" w:rsidRPr="00610976" w:rsidRDefault="00CA62A4" w:rsidP="00FC3B71">
            <w:p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29E28886" w14:textId="55EF5317" w:rsidR="00FE3E24" w:rsidRPr="00610976" w:rsidRDefault="00FE3E24" w:rsidP="00FE3E24">
            <w:pPr>
              <w:rPr>
                <w:b/>
                <w:bCs/>
                <w:sz w:val="22"/>
                <w:szCs w:val="22"/>
              </w:rPr>
            </w:pPr>
            <w:r w:rsidRPr="00610976">
              <w:rPr>
                <w:b/>
                <w:bCs/>
                <w:sz w:val="22"/>
                <w:szCs w:val="22"/>
              </w:rPr>
              <w:t xml:space="preserve">Pupil Attendance: </w:t>
            </w:r>
          </w:p>
          <w:p w14:paraId="23A7DC9A" w14:textId="77777777" w:rsidR="00FE3E24" w:rsidRPr="00610976" w:rsidRDefault="00FE3E24" w:rsidP="00FE3E24">
            <w:pPr>
              <w:rPr>
                <w:sz w:val="22"/>
                <w:szCs w:val="22"/>
              </w:rPr>
            </w:pPr>
          </w:p>
          <w:p w14:paraId="24093D94" w14:textId="532202D4" w:rsidR="00FE3E24" w:rsidRPr="00610976" w:rsidRDefault="00FE3E24" w:rsidP="00FE3E24">
            <w:pPr>
              <w:rPr>
                <w:sz w:val="22"/>
                <w:szCs w:val="22"/>
              </w:rPr>
            </w:pPr>
            <w:r w:rsidRPr="00610976">
              <w:rPr>
                <w:sz w:val="22"/>
                <w:szCs w:val="22"/>
              </w:rPr>
              <w:t>Governor</w:t>
            </w:r>
            <w:r w:rsidR="000A29EA" w:rsidRPr="00610976">
              <w:rPr>
                <w:sz w:val="22"/>
                <w:szCs w:val="22"/>
              </w:rPr>
              <w:t>s</w:t>
            </w:r>
            <w:r w:rsidRPr="00610976">
              <w:rPr>
                <w:sz w:val="22"/>
                <w:szCs w:val="22"/>
              </w:rPr>
              <w:t xml:space="preserve"> should be aware of the attendance rates for each group - as per View Your Education Data (VYED)</w:t>
            </w:r>
            <w:r w:rsidR="00FB2515" w:rsidRPr="00610976">
              <w:rPr>
                <w:sz w:val="22"/>
                <w:szCs w:val="22"/>
              </w:rPr>
              <w:t xml:space="preserve">. </w:t>
            </w:r>
            <w:r w:rsidRPr="00610976">
              <w:rPr>
                <w:sz w:val="22"/>
                <w:szCs w:val="22"/>
              </w:rPr>
              <w:t>This data should drive governor questions</w:t>
            </w:r>
            <w:r w:rsidR="00FB2515" w:rsidRPr="00610976">
              <w:rPr>
                <w:sz w:val="22"/>
                <w:szCs w:val="22"/>
              </w:rPr>
              <w:t xml:space="preserve">, </w:t>
            </w:r>
            <w:r w:rsidR="00FC3B71" w:rsidRPr="00610976">
              <w:rPr>
                <w:sz w:val="22"/>
                <w:szCs w:val="22"/>
              </w:rPr>
              <w:t>such</w:t>
            </w:r>
            <w:r w:rsidR="005204BD" w:rsidRPr="00610976">
              <w:rPr>
                <w:sz w:val="22"/>
                <w:szCs w:val="22"/>
              </w:rPr>
              <w:t xml:space="preserve"> as</w:t>
            </w:r>
            <w:r w:rsidR="00FC3B71" w:rsidRPr="00610976">
              <w:rPr>
                <w:sz w:val="22"/>
                <w:szCs w:val="22"/>
              </w:rPr>
              <w:t>:</w:t>
            </w:r>
            <w:r w:rsidR="005204BD" w:rsidRPr="00610976">
              <w:rPr>
                <w:sz w:val="22"/>
                <w:szCs w:val="22"/>
              </w:rPr>
              <w:t xml:space="preserve"> </w:t>
            </w:r>
          </w:p>
          <w:p w14:paraId="2BBEE85E" w14:textId="77777777" w:rsidR="00FE3E24" w:rsidRPr="00610976" w:rsidRDefault="00FE3E24" w:rsidP="00FE3E24">
            <w:pPr>
              <w:rPr>
                <w:sz w:val="22"/>
                <w:szCs w:val="22"/>
              </w:rPr>
            </w:pPr>
          </w:p>
          <w:p w14:paraId="48938E9A" w14:textId="7BC3D30C" w:rsidR="00FE3E24" w:rsidRPr="00610976" w:rsidRDefault="00FE3E24" w:rsidP="00FE3E24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610976">
              <w:rPr>
                <w:sz w:val="22"/>
                <w:szCs w:val="22"/>
              </w:rPr>
              <w:t xml:space="preserve">what more </w:t>
            </w:r>
            <w:r w:rsidR="00A40924" w:rsidRPr="00610976">
              <w:rPr>
                <w:sz w:val="22"/>
                <w:szCs w:val="22"/>
              </w:rPr>
              <w:t xml:space="preserve">can </w:t>
            </w:r>
            <w:r w:rsidRPr="00610976">
              <w:rPr>
                <w:sz w:val="22"/>
                <w:szCs w:val="22"/>
              </w:rPr>
              <w:t>the school do to improve these figures</w:t>
            </w:r>
            <w:r w:rsidR="00A40924" w:rsidRPr="00610976">
              <w:rPr>
                <w:sz w:val="22"/>
                <w:szCs w:val="22"/>
              </w:rPr>
              <w:t>?</w:t>
            </w:r>
          </w:p>
          <w:p w14:paraId="6DC216C3" w14:textId="5AD363A5" w:rsidR="00FE3E24" w:rsidRPr="00610976" w:rsidRDefault="00FE3E24" w:rsidP="00FE3E24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610976">
              <w:rPr>
                <w:sz w:val="22"/>
                <w:szCs w:val="22"/>
              </w:rPr>
              <w:t xml:space="preserve"> how </w:t>
            </w:r>
            <w:r w:rsidR="0053605D" w:rsidRPr="00610976">
              <w:rPr>
                <w:sz w:val="22"/>
                <w:szCs w:val="22"/>
              </w:rPr>
              <w:t>does</w:t>
            </w:r>
            <w:r w:rsidR="00A40924" w:rsidRPr="00610976">
              <w:rPr>
                <w:sz w:val="22"/>
                <w:szCs w:val="22"/>
              </w:rPr>
              <w:t xml:space="preserve"> the </w:t>
            </w:r>
            <w:r w:rsidR="0053605D" w:rsidRPr="00610976">
              <w:rPr>
                <w:sz w:val="22"/>
                <w:szCs w:val="22"/>
              </w:rPr>
              <w:t>school</w:t>
            </w:r>
            <w:r w:rsidR="00FB2515" w:rsidRPr="00610976">
              <w:rPr>
                <w:sz w:val="22"/>
                <w:szCs w:val="22"/>
              </w:rPr>
              <w:t xml:space="preserve"> </w:t>
            </w:r>
            <w:r w:rsidR="0053605D" w:rsidRPr="00610976">
              <w:rPr>
                <w:sz w:val="22"/>
                <w:szCs w:val="22"/>
              </w:rPr>
              <w:t>work</w:t>
            </w:r>
            <w:r w:rsidRPr="00610976">
              <w:rPr>
                <w:sz w:val="22"/>
                <w:szCs w:val="22"/>
              </w:rPr>
              <w:t xml:space="preserve"> with parents? </w:t>
            </w:r>
          </w:p>
          <w:p w14:paraId="70608063" w14:textId="024DFA93" w:rsidR="00FE3E24" w:rsidRPr="008D2599" w:rsidRDefault="00FE3E24" w:rsidP="008D2599">
            <w:pPr>
              <w:spacing w:line="300" w:lineRule="atLeast"/>
              <w:rPr>
                <w:rFonts w:cs="Arial"/>
                <w:sz w:val="22"/>
                <w:szCs w:val="22"/>
              </w:rPr>
            </w:pPr>
          </w:p>
        </w:tc>
        <w:tc>
          <w:tcPr>
            <w:tcW w:w="497" w:type="pct"/>
          </w:tcPr>
          <w:p w14:paraId="412A4CE0" w14:textId="77777777" w:rsidR="00FE3E24" w:rsidRPr="00610976" w:rsidRDefault="00FE3E24" w:rsidP="00B07752">
            <w:pPr>
              <w:rPr>
                <w:rFonts w:cs="Arial"/>
                <w:sz w:val="22"/>
                <w:szCs w:val="22"/>
              </w:rPr>
            </w:pPr>
          </w:p>
        </w:tc>
      </w:tr>
      <w:tr w:rsidR="008D2599" w:rsidRPr="00610976" w14:paraId="72BDA891" w14:textId="77777777" w:rsidTr="004B6143">
        <w:trPr>
          <w:trHeight w:val="20"/>
        </w:trPr>
        <w:tc>
          <w:tcPr>
            <w:tcW w:w="381" w:type="pct"/>
          </w:tcPr>
          <w:p w14:paraId="34CEC147" w14:textId="4278C43D" w:rsidR="008D2599" w:rsidRPr="008D2599" w:rsidRDefault="008D2599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2E7085E4" w14:textId="77777777" w:rsidR="008D2599" w:rsidRPr="00610976" w:rsidRDefault="008D2599" w:rsidP="008D2599">
            <w:pPr>
              <w:rPr>
                <w:b/>
                <w:bCs/>
                <w:sz w:val="22"/>
                <w:szCs w:val="22"/>
              </w:rPr>
            </w:pPr>
            <w:r w:rsidRPr="00610976">
              <w:rPr>
                <w:b/>
                <w:bCs/>
                <w:sz w:val="22"/>
                <w:szCs w:val="22"/>
              </w:rPr>
              <w:t xml:space="preserve">Admissions – </w:t>
            </w:r>
          </w:p>
          <w:p w14:paraId="2DCD420A" w14:textId="77777777" w:rsidR="008D2599" w:rsidRPr="00610976" w:rsidRDefault="008D2599" w:rsidP="008D2599">
            <w:pPr>
              <w:rPr>
                <w:b/>
                <w:bCs/>
                <w:sz w:val="22"/>
                <w:szCs w:val="22"/>
              </w:rPr>
            </w:pPr>
          </w:p>
          <w:p w14:paraId="366B34AD" w14:textId="77777777" w:rsidR="008D2599" w:rsidRPr="00610976" w:rsidRDefault="008D2599" w:rsidP="008D2599">
            <w:pPr>
              <w:pStyle w:val="ListParagraph"/>
              <w:numPr>
                <w:ilvl w:val="0"/>
                <w:numId w:val="42"/>
              </w:numPr>
              <w:spacing w:line="300" w:lineRule="atLeast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>Community and Voluntary Controlled schools:</w:t>
            </w:r>
            <w:r w:rsidRPr="00610976">
              <w:rPr>
                <w:rFonts w:cs="Arial"/>
                <w:sz w:val="22"/>
                <w:szCs w:val="22"/>
              </w:rPr>
              <w:t xml:space="preserve"> Review Published Admission Number (PAN) </w:t>
            </w:r>
          </w:p>
          <w:p w14:paraId="4D386617" w14:textId="77777777" w:rsidR="008D2599" w:rsidRPr="00DF1B05" w:rsidRDefault="008D2599" w:rsidP="00DF1B05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DF1B05">
              <w:rPr>
                <w:rFonts w:cs="Arial"/>
                <w:b/>
                <w:bCs/>
                <w:sz w:val="22"/>
                <w:szCs w:val="22"/>
              </w:rPr>
              <w:t>Own admission authority schools (e.g. VA) school:</w:t>
            </w:r>
            <w:r w:rsidRPr="00DF1B05">
              <w:rPr>
                <w:rFonts w:cs="Arial"/>
                <w:sz w:val="22"/>
                <w:szCs w:val="22"/>
              </w:rPr>
              <w:t xml:space="preserve"> Consider admission arrangements and determine if a formal consultation must be carried out.</w:t>
            </w:r>
          </w:p>
          <w:p w14:paraId="7AD99E73" w14:textId="49D0AFC8" w:rsidR="004B6143" w:rsidRPr="00610976" w:rsidRDefault="004B6143" w:rsidP="008D259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97" w:type="pct"/>
          </w:tcPr>
          <w:p w14:paraId="09A0A3EE" w14:textId="77777777" w:rsidR="008D2599" w:rsidRPr="00610976" w:rsidRDefault="008D2599" w:rsidP="00B07752">
            <w:pPr>
              <w:rPr>
                <w:rFonts w:cs="Arial"/>
                <w:sz w:val="22"/>
                <w:szCs w:val="22"/>
              </w:rPr>
            </w:pPr>
          </w:p>
        </w:tc>
      </w:tr>
      <w:tr w:rsidR="00FE3E24" w:rsidRPr="00610976" w14:paraId="16D06849" w14:textId="77777777" w:rsidTr="004B6143">
        <w:trPr>
          <w:trHeight w:val="20"/>
        </w:trPr>
        <w:tc>
          <w:tcPr>
            <w:tcW w:w="381" w:type="pct"/>
          </w:tcPr>
          <w:p w14:paraId="53638B23" w14:textId="3350C903" w:rsidR="00FE3E24" w:rsidRPr="008D2599" w:rsidRDefault="00FE3E24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336A08C3" w14:textId="77777777" w:rsidR="00FE3E24" w:rsidRPr="00610976" w:rsidRDefault="00FE3E24" w:rsidP="00D32CCD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 xml:space="preserve">Confirmation that the school website is compliant with the statutory requirements </w:t>
            </w:r>
          </w:p>
          <w:p w14:paraId="52B75FC0" w14:textId="77777777" w:rsidR="00FE3E24" w:rsidRPr="00610976" w:rsidRDefault="00FE3E24" w:rsidP="00D32CCD">
            <w:pPr>
              <w:rPr>
                <w:rFonts w:cs="Arial"/>
                <w:sz w:val="22"/>
                <w:szCs w:val="22"/>
              </w:rPr>
            </w:pPr>
          </w:p>
          <w:p w14:paraId="2BBFC426" w14:textId="760E0BAC" w:rsidR="00FE3E24" w:rsidRPr="00610976" w:rsidRDefault="00112369" w:rsidP="00D32CCD">
            <w:p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(</w:t>
            </w:r>
            <w:r w:rsidR="003C06A4" w:rsidRPr="00610976">
              <w:rPr>
                <w:rFonts w:cs="Arial"/>
                <w:sz w:val="22"/>
                <w:szCs w:val="22"/>
              </w:rPr>
              <w:t xml:space="preserve">DFE </w:t>
            </w:r>
            <w:r w:rsidR="00FE3E24" w:rsidRPr="00610976">
              <w:rPr>
                <w:rFonts w:cs="Arial"/>
                <w:sz w:val="22"/>
                <w:szCs w:val="22"/>
              </w:rPr>
              <w:t>statutory</w:t>
            </w:r>
            <w:r w:rsidR="003C06A4" w:rsidRPr="00610976">
              <w:rPr>
                <w:rFonts w:cs="Arial"/>
                <w:sz w:val="22"/>
                <w:szCs w:val="22"/>
              </w:rPr>
              <w:t xml:space="preserve"> requirement -</w:t>
            </w:r>
            <w:r w:rsidR="00FE3E24" w:rsidRPr="00610976">
              <w:rPr>
                <w:rFonts w:cs="Arial"/>
                <w:sz w:val="22"/>
                <w:szCs w:val="22"/>
              </w:rPr>
              <w:t xml:space="preserve"> free website compliance checklist is available on Nottinghamshire Governors Services resources page</w:t>
            </w:r>
            <w:r w:rsidRPr="00610976">
              <w:rPr>
                <w:rFonts w:cs="Arial"/>
                <w:sz w:val="22"/>
                <w:szCs w:val="22"/>
              </w:rPr>
              <w:t>)</w:t>
            </w:r>
            <w:r w:rsidR="00FE3E24" w:rsidRPr="00610976">
              <w:rPr>
                <w:rFonts w:cs="Arial"/>
                <w:sz w:val="22"/>
                <w:szCs w:val="22"/>
              </w:rPr>
              <w:t xml:space="preserve">  </w:t>
            </w:r>
          </w:p>
          <w:p w14:paraId="2CDDAB7C" w14:textId="3D4EDAEF" w:rsidR="00FE3E24" w:rsidRPr="00610976" w:rsidRDefault="00FE3E24" w:rsidP="00D32CC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97" w:type="pct"/>
          </w:tcPr>
          <w:p w14:paraId="4F0891DB" w14:textId="77777777" w:rsidR="00FE3E24" w:rsidRPr="00610976" w:rsidRDefault="00FE3E24" w:rsidP="00B07752">
            <w:pPr>
              <w:rPr>
                <w:rFonts w:cs="Arial"/>
                <w:sz w:val="22"/>
                <w:szCs w:val="22"/>
              </w:rPr>
            </w:pPr>
          </w:p>
        </w:tc>
      </w:tr>
      <w:tr w:rsidR="00D32CCD" w:rsidRPr="00610976" w14:paraId="1CED50DB" w14:textId="77777777" w:rsidTr="004B6143">
        <w:trPr>
          <w:trHeight w:val="20"/>
        </w:trPr>
        <w:tc>
          <w:tcPr>
            <w:tcW w:w="381" w:type="pct"/>
          </w:tcPr>
          <w:p w14:paraId="4E207B9F" w14:textId="2A8CAC65" w:rsidR="00D32CCD" w:rsidRPr="008D2599" w:rsidRDefault="00D32CCD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38FCB3C1" w14:textId="77777777" w:rsidR="00D32CCD" w:rsidRPr="00610976" w:rsidRDefault="00D32CCD" w:rsidP="00D32CCD">
            <w:pPr>
              <w:rPr>
                <w:b/>
                <w:bCs/>
                <w:strike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>Evidence of governing body impact on school improvement and review of how the governing body has held the school’s leaders to account</w:t>
            </w:r>
          </w:p>
          <w:p w14:paraId="4F336418" w14:textId="77777777" w:rsidR="00D32CCD" w:rsidRPr="00610976" w:rsidRDefault="00D32CCD" w:rsidP="00B0775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97" w:type="pct"/>
          </w:tcPr>
          <w:p w14:paraId="0193C4B0" w14:textId="77777777" w:rsidR="00D32CCD" w:rsidRPr="00610976" w:rsidRDefault="00D32CCD" w:rsidP="00B07752">
            <w:pPr>
              <w:rPr>
                <w:rFonts w:cs="Arial"/>
                <w:sz w:val="22"/>
                <w:szCs w:val="22"/>
              </w:rPr>
            </w:pPr>
          </w:p>
        </w:tc>
      </w:tr>
      <w:tr w:rsidR="00D32CCD" w:rsidRPr="003C06A4" w14:paraId="2F9F1C35" w14:textId="77777777" w:rsidTr="004B6143">
        <w:trPr>
          <w:trHeight w:val="20"/>
        </w:trPr>
        <w:tc>
          <w:tcPr>
            <w:tcW w:w="381" w:type="pct"/>
          </w:tcPr>
          <w:p w14:paraId="735C2A5C" w14:textId="2916FFD8" w:rsidR="00CA62A4" w:rsidRPr="008D2599" w:rsidRDefault="00CA62A4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  <w:p w14:paraId="29927F5A" w14:textId="31D1F825" w:rsidR="00D32CCD" w:rsidRPr="00610976" w:rsidRDefault="00D32CCD" w:rsidP="00FC3B71">
            <w:p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582E7B43" w14:textId="4B0AE531" w:rsidR="00D32CCD" w:rsidRPr="00610976" w:rsidRDefault="00D32CCD" w:rsidP="00D32CCD">
            <w:p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 xml:space="preserve">Confirmation of dates for </w:t>
            </w:r>
            <w:r w:rsidR="00082344" w:rsidRPr="00610976">
              <w:rPr>
                <w:rFonts w:cs="Arial"/>
                <w:b/>
                <w:bCs/>
                <w:sz w:val="22"/>
                <w:szCs w:val="22"/>
              </w:rPr>
              <w:t>2026</w:t>
            </w:r>
            <w:r w:rsidR="0053605D" w:rsidRPr="00610976">
              <w:rPr>
                <w:rFonts w:cs="Arial"/>
                <w:b/>
                <w:bCs/>
                <w:sz w:val="22"/>
                <w:szCs w:val="22"/>
              </w:rPr>
              <w:t>-2027</w:t>
            </w:r>
            <w:r w:rsidR="00082344" w:rsidRPr="00610976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Pr="00610976">
              <w:rPr>
                <w:rFonts w:cs="Arial"/>
                <w:b/>
                <w:bCs/>
                <w:sz w:val="22"/>
                <w:szCs w:val="22"/>
              </w:rPr>
              <w:t>to be agreed</w:t>
            </w:r>
            <w:r w:rsidRPr="00610976">
              <w:rPr>
                <w:rFonts w:cs="Arial"/>
                <w:sz w:val="22"/>
                <w:szCs w:val="22"/>
              </w:rPr>
              <w:t xml:space="preserve"> at the meeting in conjunction with the clerk</w:t>
            </w:r>
          </w:p>
          <w:p w14:paraId="0A3BA1A5" w14:textId="77777777" w:rsidR="00D32CCD" w:rsidRPr="00610976" w:rsidRDefault="00D32CCD" w:rsidP="00D32CCD">
            <w:pPr>
              <w:rPr>
                <w:rFonts w:cs="Arial"/>
                <w:sz w:val="22"/>
                <w:szCs w:val="22"/>
              </w:rPr>
            </w:pPr>
          </w:p>
          <w:p w14:paraId="2CB4E46D" w14:textId="4234E131" w:rsidR="00D32CCD" w:rsidRPr="00610976" w:rsidRDefault="00D32CCD" w:rsidP="00112369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Autumn 202</w:t>
            </w:r>
            <w:r w:rsidR="0053605D" w:rsidRPr="00610976">
              <w:rPr>
                <w:rFonts w:cs="Arial"/>
                <w:sz w:val="22"/>
                <w:szCs w:val="22"/>
              </w:rPr>
              <w:t>6</w:t>
            </w:r>
          </w:p>
          <w:p w14:paraId="32ABE6E4" w14:textId="531875A2" w:rsidR="00D32CCD" w:rsidRPr="00610976" w:rsidRDefault="00D32CCD" w:rsidP="00112369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Spring 202</w:t>
            </w:r>
            <w:r w:rsidR="0053605D" w:rsidRPr="00610976">
              <w:rPr>
                <w:rFonts w:cs="Arial"/>
                <w:sz w:val="22"/>
                <w:szCs w:val="22"/>
              </w:rPr>
              <w:t>7</w:t>
            </w:r>
          </w:p>
          <w:p w14:paraId="07C582A3" w14:textId="11693272" w:rsidR="00D32CCD" w:rsidRPr="00610976" w:rsidRDefault="00D32CCD" w:rsidP="00112369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Summer 202</w:t>
            </w:r>
            <w:r w:rsidR="0053605D" w:rsidRPr="00610976">
              <w:rPr>
                <w:rFonts w:cs="Arial"/>
                <w:sz w:val="22"/>
                <w:szCs w:val="22"/>
              </w:rPr>
              <w:t>7</w:t>
            </w:r>
          </w:p>
          <w:p w14:paraId="742C5CE9" w14:textId="77777777" w:rsidR="00D32CCD" w:rsidRPr="003C06A4" w:rsidRDefault="00D32CCD" w:rsidP="00B0775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97" w:type="pct"/>
          </w:tcPr>
          <w:p w14:paraId="64F53FD8" w14:textId="77777777" w:rsidR="00D32CCD" w:rsidRPr="003C06A4" w:rsidRDefault="00D32CCD" w:rsidP="00B07752">
            <w:pPr>
              <w:rPr>
                <w:rFonts w:cs="Arial"/>
                <w:sz w:val="22"/>
                <w:szCs w:val="22"/>
              </w:rPr>
            </w:pPr>
          </w:p>
        </w:tc>
      </w:tr>
      <w:tr w:rsidR="00D32CCD" w:rsidRPr="001F4D8E" w14:paraId="602A4D94" w14:textId="77777777" w:rsidTr="004B6143">
        <w:trPr>
          <w:trHeight w:val="20"/>
        </w:trPr>
        <w:tc>
          <w:tcPr>
            <w:tcW w:w="381" w:type="pct"/>
          </w:tcPr>
          <w:p w14:paraId="686AA3EF" w14:textId="2E0780FC" w:rsidR="00D32CCD" w:rsidRPr="008D2599" w:rsidRDefault="00D32CCD" w:rsidP="008D25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122" w:type="pct"/>
          </w:tcPr>
          <w:p w14:paraId="62F56F88" w14:textId="3FD6F238" w:rsidR="00D32CCD" w:rsidRPr="00610976" w:rsidRDefault="00D32CCD" w:rsidP="00D32CCD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10976">
              <w:rPr>
                <w:rFonts w:cs="Arial"/>
                <w:b/>
                <w:bCs/>
                <w:sz w:val="22"/>
                <w:szCs w:val="22"/>
              </w:rPr>
              <w:t>Determination of confidentiality of business</w:t>
            </w:r>
            <w:r w:rsidR="003C06A4" w:rsidRPr="00610976">
              <w:rPr>
                <w:rFonts w:cs="Arial"/>
                <w:b/>
                <w:bCs/>
                <w:sz w:val="22"/>
                <w:szCs w:val="22"/>
              </w:rPr>
              <w:t xml:space="preserve"> – for confidential minutes </w:t>
            </w:r>
          </w:p>
          <w:p w14:paraId="5E1FF4B2" w14:textId="77777777" w:rsidR="00D32CCD" w:rsidRPr="00610976" w:rsidRDefault="00D32CCD" w:rsidP="00D32CCD">
            <w:pPr>
              <w:pStyle w:val="ListParagraph"/>
              <w:rPr>
                <w:rFonts w:cs="Arial"/>
                <w:sz w:val="22"/>
                <w:szCs w:val="22"/>
              </w:rPr>
            </w:pPr>
          </w:p>
        </w:tc>
        <w:tc>
          <w:tcPr>
            <w:tcW w:w="497" w:type="pct"/>
          </w:tcPr>
          <w:p w14:paraId="0AFB2796" w14:textId="77777777" w:rsidR="00D32CCD" w:rsidRPr="001F4D8E" w:rsidRDefault="00D32CCD" w:rsidP="00B07752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55BD1399" w14:textId="77777777" w:rsidR="00AF7048" w:rsidRDefault="00AF7048" w:rsidP="008D2599"/>
    <w:sectPr w:rsidR="00AF7048" w:rsidSect="004B61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70C19" w14:textId="77777777" w:rsidR="009F43C3" w:rsidRDefault="009F43C3" w:rsidP="00CD1BFF">
      <w:r>
        <w:separator/>
      </w:r>
    </w:p>
  </w:endnote>
  <w:endnote w:type="continuationSeparator" w:id="0">
    <w:p w14:paraId="7865B23D" w14:textId="77777777" w:rsidR="009F43C3" w:rsidRDefault="009F43C3" w:rsidP="00CD1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4CE9" w14:textId="77777777" w:rsidR="00CD1BFF" w:rsidRDefault="00CD1B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F7B7B" w14:textId="77777777" w:rsidR="00CD1BFF" w:rsidRDefault="00CD1B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FB5FA" w14:textId="77777777" w:rsidR="00CD1BFF" w:rsidRDefault="00CD1B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7C849" w14:textId="77777777" w:rsidR="009F43C3" w:rsidRDefault="009F43C3" w:rsidP="00CD1BFF">
      <w:r>
        <w:separator/>
      </w:r>
    </w:p>
  </w:footnote>
  <w:footnote w:type="continuationSeparator" w:id="0">
    <w:p w14:paraId="23D74DB0" w14:textId="77777777" w:rsidR="009F43C3" w:rsidRDefault="009F43C3" w:rsidP="00CD1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ECC79" w14:textId="77777777" w:rsidR="00CD1BFF" w:rsidRDefault="00CD1B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84268" w14:textId="77777777" w:rsidR="00CD1BFF" w:rsidRDefault="00CD1B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62B4C" w14:textId="77777777" w:rsidR="00CD1BFF" w:rsidRDefault="00CD1B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E40D0"/>
    <w:multiLevelType w:val="hybridMultilevel"/>
    <w:tmpl w:val="8F60DB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24FE8"/>
    <w:multiLevelType w:val="hybridMultilevel"/>
    <w:tmpl w:val="5DCEFA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87E63"/>
    <w:multiLevelType w:val="hybridMultilevel"/>
    <w:tmpl w:val="79F8A69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86B6E"/>
    <w:multiLevelType w:val="hybridMultilevel"/>
    <w:tmpl w:val="ED8E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52B7B"/>
    <w:multiLevelType w:val="hybridMultilevel"/>
    <w:tmpl w:val="9BEE97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22C3A"/>
    <w:multiLevelType w:val="hybridMultilevel"/>
    <w:tmpl w:val="DB76CA2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A4558"/>
    <w:multiLevelType w:val="hybridMultilevel"/>
    <w:tmpl w:val="249830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D49B7"/>
    <w:multiLevelType w:val="hybridMultilevel"/>
    <w:tmpl w:val="49E8A02A"/>
    <w:lvl w:ilvl="0" w:tplc="A47EE79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9475D"/>
    <w:multiLevelType w:val="hybridMultilevel"/>
    <w:tmpl w:val="06CE7D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96849"/>
    <w:multiLevelType w:val="hybridMultilevel"/>
    <w:tmpl w:val="4052F58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F1BB1"/>
    <w:multiLevelType w:val="hybridMultilevel"/>
    <w:tmpl w:val="3500D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CB24E4"/>
    <w:multiLevelType w:val="hybridMultilevel"/>
    <w:tmpl w:val="D898E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922AF"/>
    <w:multiLevelType w:val="hybridMultilevel"/>
    <w:tmpl w:val="CBBED8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A207CD"/>
    <w:multiLevelType w:val="hybridMultilevel"/>
    <w:tmpl w:val="39504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62954"/>
    <w:multiLevelType w:val="hybridMultilevel"/>
    <w:tmpl w:val="8FCC2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AA1D1B"/>
    <w:multiLevelType w:val="hybridMultilevel"/>
    <w:tmpl w:val="B6FC9740"/>
    <w:lvl w:ilvl="0" w:tplc="08090001">
      <w:start w:val="1"/>
      <w:numFmt w:val="bullet"/>
      <w:lvlText w:val=""/>
      <w:lvlJc w:val="left"/>
      <w:pPr>
        <w:tabs>
          <w:tab w:val="num" w:pos="756"/>
        </w:tabs>
        <w:ind w:left="7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16" w15:restartNumberingAfterBreak="0">
    <w:nsid w:val="31F12E9D"/>
    <w:multiLevelType w:val="hybridMultilevel"/>
    <w:tmpl w:val="D6AAE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ED155C"/>
    <w:multiLevelType w:val="hybridMultilevel"/>
    <w:tmpl w:val="377E2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14579A"/>
    <w:multiLevelType w:val="hybridMultilevel"/>
    <w:tmpl w:val="FC980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0C7584"/>
    <w:multiLevelType w:val="hybridMultilevel"/>
    <w:tmpl w:val="340E439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E21CCD"/>
    <w:multiLevelType w:val="hybridMultilevel"/>
    <w:tmpl w:val="BADACD7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4E6784"/>
    <w:multiLevelType w:val="hybridMultilevel"/>
    <w:tmpl w:val="E5BE4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761A73"/>
    <w:multiLevelType w:val="hybridMultilevel"/>
    <w:tmpl w:val="A33EF5D0"/>
    <w:lvl w:ilvl="0" w:tplc="1FE052F0">
      <w:start w:val="1"/>
      <w:numFmt w:val="decimal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3D8D0099"/>
    <w:multiLevelType w:val="hybridMultilevel"/>
    <w:tmpl w:val="26B418CE"/>
    <w:lvl w:ilvl="0" w:tplc="08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4" w15:restartNumberingAfterBreak="0">
    <w:nsid w:val="3F78126A"/>
    <w:multiLevelType w:val="hybridMultilevel"/>
    <w:tmpl w:val="2F94C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6049FD"/>
    <w:multiLevelType w:val="hybridMultilevel"/>
    <w:tmpl w:val="5DF4C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204E8E"/>
    <w:multiLevelType w:val="hybridMultilevel"/>
    <w:tmpl w:val="DE20F22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0C618">
      <w:start w:val="1"/>
      <w:numFmt w:val="bullet"/>
      <w:lvlText w:val=""/>
      <w:lvlJc w:val="left"/>
      <w:pPr>
        <w:tabs>
          <w:tab w:val="num" w:pos="1290"/>
        </w:tabs>
        <w:ind w:left="1290" w:hanging="21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092C3C"/>
    <w:multiLevelType w:val="hybridMultilevel"/>
    <w:tmpl w:val="896A3A8E"/>
    <w:lvl w:ilvl="0" w:tplc="9A90057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747A81"/>
    <w:multiLevelType w:val="hybridMultilevel"/>
    <w:tmpl w:val="E5B01D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802C66"/>
    <w:multiLevelType w:val="hybridMultilevel"/>
    <w:tmpl w:val="E99EEF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FC22F8"/>
    <w:multiLevelType w:val="hybridMultilevel"/>
    <w:tmpl w:val="14988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427CA5"/>
    <w:multiLevelType w:val="hybridMultilevel"/>
    <w:tmpl w:val="18B63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AE1A9D"/>
    <w:multiLevelType w:val="hybridMultilevel"/>
    <w:tmpl w:val="409CF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3D4550"/>
    <w:multiLevelType w:val="hybridMultilevel"/>
    <w:tmpl w:val="82AC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A53339"/>
    <w:multiLevelType w:val="hybridMultilevel"/>
    <w:tmpl w:val="A588BF64"/>
    <w:lvl w:ilvl="0" w:tplc="08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35" w15:restartNumberingAfterBreak="0">
    <w:nsid w:val="5D804E85"/>
    <w:multiLevelType w:val="hybridMultilevel"/>
    <w:tmpl w:val="6992A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F84AF3"/>
    <w:multiLevelType w:val="hybridMultilevel"/>
    <w:tmpl w:val="ED3A61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8A75CA"/>
    <w:multiLevelType w:val="hybridMultilevel"/>
    <w:tmpl w:val="1E9EFFC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581DB8"/>
    <w:multiLevelType w:val="hybridMultilevel"/>
    <w:tmpl w:val="B0903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1655F"/>
    <w:multiLevelType w:val="hybridMultilevel"/>
    <w:tmpl w:val="0F30E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AB63C7"/>
    <w:multiLevelType w:val="hybridMultilevel"/>
    <w:tmpl w:val="965230B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D02BA3"/>
    <w:multiLevelType w:val="hybridMultilevel"/>
    <w:tmpl w:val="922AB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3830C2"/>
    <w:multiLevelType w:val="hybridMultilevel"/>
    <w:tmpl w:val="7562BE00"/>
    <w:lvl w:ilvl="0" w:tplc="08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1398941096">
    <w:abstractNumId w:val="40"/>
  </w:num>
  <w:num w:numId="2" w16cid:durableId="21173170">
    <w:abstractNumId w:val="22"/>
  </w:num>
  <w:num w:numId="3" w16cid:durableId="1904674861">
    <w:abstractNumId w:val="5"/>
  </w:num>
  <w:num w:numId="4" w16cid:durableId="1121146130">
    <w:abstractNumId w:val="4"/>
  </w:num>
  <w:num w:numId="5" w16cid:durableId="352848743">
    <w:abstractNumId w:val="20"/>
  </w:num>
  <w:num w:numId="6" w16cid:durableId="770590341">
    <w:abstractNumId w:val="15"/>
  </w:num>
  <w:num w:numId="7" w16cid:durableId="1288389747">
    <w:abstractNumId w:val="26"/>
  </w:num>
  <w:num w:numId="8" w16cid:durableId="1323506352">
    <w:abstractNumId w:val="9"/>
  </w:num>
  <w:num w:numId="9" w16cid:durableId="1546790146">
    <w:abstractNumId w:val="37"/>
  </w:num>
  <w:num w:numId="10" w16cid:durableId="1746537106">
    <w:abstractNumId w:val="27"/>
  </w:num>
  <w:num w:numId="11" w16cid:durableId="1685788219">
    <w:abstractNumId w:val="19"/>
  </w:num>
  <w:num w:numId="12" w16cid:durableId="1333140876">
    <w:abstractNumId w:val="30"/>
  </w:num>
  <w:num w:numId="13" w16cid:durableId="829521337">
    <w:abstractNumId w:val="29"/>
  </w:num>
  <w:num w:numId="14" w16cid:durableId="1442257729">
    <w:abstractNumId w:val="23"/>
  </w:num>
  <w:num w:numId="15" w16cid:durableId="1019162562">
    <w:abstractNumId w:val="34"/>
  </w:num>
  <w:num w:numId="16" w16cid:durableId="389965256">
    <w:abstractNumId w:val="3"/>
  </w:num>
  <w:num w:numId="17" w16cid:durableId="151944952">
    <w:abstractNumId w:val="1"/>
  </w:num>
  <w:num w:numId="18" w16cid:durableId="1728216098">
    <w:abstractNumId w:val="38"/>
  </w:num>
  <w:num w:numId="19" w16cid:durableId="475076590">
    <w:abstractNumId w:val="39"/>
  </w:num>
  <w:num w:numId="20" w16cid:durableId="1354500784">
    <w:abstractNumId w:val="17"/>
  </w:num>
  <w:num w:numId="21" w16cid:durableId="1698002304">
    <w:abstractNumId w:val="13"/>
  </w:num>
  <w:num w:numId="22" w16cid:durableId="1431003007">
    <w:abstractNumId w:val="21"/>
  </w:num>
  <w:num w:numId="23" w16cid:durableId="1702319136">
    <w:abstractNumId w:val="0"/>
  </w:num>
  <w:num w:numId="24" w16cid:durableId="872111424">
    <w:abstractNumId w:val="42"/>
  </w:num>
  <w:num w:numId="25" w16cid:durableId="188303660">
    <w:abstractNumId w:val="33"/>
  </w:num>
  <w:num w:numId="26" w16cid:durableId="1000428531">
    <w:abstractNumId w:val="11"/>
  </w:num>
  <w:num w:numId="27" w16cid:durableId="185100017">
    <w:abstractNumId w:val="2"/>
  </w:num>
  <w:num w:numId="28" w16cid:durableId="1212571293">
    <w:abstractNumId w:val="31"/>
  </w:num>
  <w:num w:numId="29" w16cid:durableId="2131046595">
    <w:abstractNumId w:val="18"/>
  </w:num>
  <w:num w:numId="30" w16cid:durableId="1760130944">
    <w:abstractNumId w:val="14"/>
  </w:num>
  <w:num w:numId="31" w16cid:durableId="1794666411">
    <w:abstractNumId w:val="41"/>
  </w:num>
  <w:num w:numId="32" w16cid:durableId="953288526">
    <w:abstractNumId w:val="12"/>
  </w:num>
  <w:num w:numId="33" w16cid:durableId="1348099020">
    <w:abstractNumId w:val="8"/>
  </w:num>
  <w:num w:numId="34" w16cid:durableId="906304442">
    <w:abstractNumId w:val="36"/>
  </w:num>
  <w:num w:numId="35" w16cid:durableId="1592200855">
    <w:abstractNumId w:val="6"/>
  </w:num>
  <w:num w:numId="36" w16cid:durableId="1512642397">
    <w:abstractNumId w:val="16"/>
  </w:num>
  <w:num w:numId="37" w16cid:durableId="1726176979">
    <w:abstractNumId w:val="7"/>
  </w:num>
  <w:num w:numId="38" w16cid:durableId="428284113">
    <w:abstractNumId w:val="24"/>
  </w:num>
  <w:num w:numId="39" w16cid:durableId="991325893">
    <w:abstractNumId w:val="32"/>
  </w:num>
  <w:num w:numId="40" w16cid:durableId="762411968">
    <w:abstractNumId w:val="25"/>
  </w:num>
  <w:num w:numId="41" w16cid:durableId="548417102">
    <w:abstractNumId w:val="10"/>
  </w:num>
  <w:num w:numId="42" w16cid:durableId="1954239021">
    <w:abstractNumId w:val="35"/>
  </w:num>
  <w:num w:numId="43" w16cid:durableId="51395780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218"/>
    <w:rsid w:val="00000E86"/>
    <w:rsid w:val="00003C4E"/>
    <w:rsid w:val="000047A2"/>
    <w:rsid w:val="000076E7"/>
    <w:rsid w:val="0001457C"/>
    <w:rsid w:val="00022759"/>
    <w:rsid w:val="00036E79"/>
    <w:rsid w:val="000378ED"/>
    <w:rsid w:val="00047B47"/>
    <w:rsid w:val="000610B8"/>
    <w:rsid w:val="00061C01"/>
    <w:rsid w:val="0007462E"/>
    <w:rsid w:val="00082344"/>
    <w:rsid w:val="00092580"/>
    <w:rsid w:val="000A18FE"/>
    <w:rsid w:val="000A29EA"/>
    <w:rsid w:val="000A5266"/>
    <w:rsid w:val="000A7ABC"/>
    <w:rsid w:val="000B0A95"/>
    <w:rsid w:val="000C638C"/>
    <w:rsid w:val="000D7908"/>
    <w:rsid w:val="000D7939"/>
    <w:rsid w:val="000E5480"/>
    <w:rsid w:val="000F27B0"/>
    <w:rsid w:val="000F3073"/>
    <w:rsid w:val="000F5BE1"/>
    <w:rsid w:val="001003ED"/>
    <w:rsid w:val="00102166"/>
    <w:rsid w:val="00112369"/>
    <w:rsid w:val="0011539F"/>
    <w:rsid w:val="00132B55"/>
    <w:rsid w:val="00134DF8"/>
    <w:rsid w:val="00144C59"/>
    <w:rsid w:val="00145E1B"/>
    <w:rsid w:val="00150AC8"/>
    <w:rsid w:val="00155CD7"/>
    <w:rsid w:val="00170C53"/>
    <w:rsid w:val="0017257F"/>
    <w:rsid w:val="0017275C"/>
    <w:rsid w:val="001947AA"/>
    <w:rsid w:val="001950AE"/>
    <w:rsid w:val="001A6779"/>
    <w:rsid w:val="001C2882"/>
    <w:rsid w:val="001C42FE"/>
    <w:rsid w:val="001D0333"/>
    <w:rsid w:val="001D2567"/>
    <w:rsid w:val="001D28D9"/>
    <w:rsid w:val="001D2C44"/>
    <w:rsid w:val="001D72A2"/>
    <w:rsid w:val="001E2493"/>
    <w:rsid w:val="001E3689"/>
    <w:rsid w:val="001E3883"/>
    <w:rsid w:val="002005E5"/>
    <w:rsid w:val="002062FC"/>
    <w:rsid w:val="00211130"/>
    <w:rsid w:val="002207FF"/>
    <w:rsid w:val="00220F53"/>
    <w:rsid w:val="00232307"/>
    <w:rsid w:val="00232B6F"/>
    <w:rsid w:val="002477E4"/>
    <w:rsid w:val="00256D9E"/>
    <w:rsid w:val="00271082"/>
    <w:rsid w:val="00274315"/>
    <w:rsid w:val="0028579C"/>
    <w:rsid w:val="00294143"/>
    <w:rsid w:val="002A140A"/>
    <w:rsid w:val="002A4361"/>
    <w:rsid w:val="002B6C1B"/>
    <w:rsid w:val="002C0685"/>
    <w:rsid w:val="002D3241"/>
    <w:rsid w:val="002D766B"/>
    <w:rsid w:val="002E54FB"/>
    <w:rsid w:val="002E6023"/>
    <w:rsid w:val="002F0B68"/>
    <w:rsid w:val="002F13BC"/>
    <w:rsid w:val="002F3E96"/>
    <w:rsid w:val="002F6A80"/>
    <w:rsid w:val="00301229"/>
    <w:rsid w:val="00301B89"/>
    <w:rsid w:val="0030340A"/>
    <w:rsid w:val="00320A14"/>
    <w:rsid w:val="00332310"/>
    <w:rsid w:val="003323D4"/>
    <w:rsid w:val="00341E43"/>
    <w:rsid w:val="0038330D"/>
    <w:rsid w:val="00393804"/>
    <w:rsid w:val="003A7459"/>
    <w:rsid w:val="003B594E"/>
    <w:rsid w:val="003C06A4"/>
    <w:rsid w:val="003D49C6"/>
    <w:rsid w:val="003E20B6"/>
    <w:rsid w:val="003F00B1"/>
    <w:rsid w:val="003F3784"/>
    <w:rsid w:val="004073E8"/>
    <w:rsid w:val="004152CA"/>
    <w:rsid w:val="0041581D"/>
    <w:rsid w:val="00415B56"/>
    <w:rsid w:val="0042611F"/>
    <w:rsid w:val="00433708"/>
    <w:rsid w:val="00435435"/>
    <w:rsid w:val="00443CF0"/>
    <w:rsid w:val="004509B5"/>
    <w:rsid w:val="00452F65"/>
    <w:rsid w:val="00456CC1"/>
    <w:rsid w:val="0045772B"/>
    <w:rsid w:val="004639A8"/>
    <w:rsid w:val="004773EA"/>
    <w:rsid w:val="00486AEA"/>
    <w:rsid w:val="0048724D"/>
    <w:rsid w:val="00496E9C"/>
    <w:rsid w:val="004B6143"/>
    <w:rsid w:val="004C62FB"/>
    <w:rsid w:val="004D04DC"/>
    <w:rsid w:val="004D2C1D"/>
    <w:rsid w:val="004E3EB4"/>
    <w:rsid w:val="004E768A"/>
    <w:rsid w:val="004E7BDB"/>
    <w:rsid w:val="004F4AEB"/>
    <w:rsid w:val="004F5BCA"/>
    <w:rsid w:val="005148E1"/>
    <w:rsid w:val="00516F21"/>
    <w:rsid w:val="005203BF"/>
    <w:rsid w:val="005204BD"/>
    <w:rsid w:val="00526273"/>
    <w:rsid w:val="00531B1A"/>
    <w:rsid w:val="0053605D"/>
    <w:rsid w:val="005441FC"/>
    <w:rsid w:val="00560BB3"/>
    <w:rsid w:val="00566645"/>
    <w:rsid w:val="00572F9F"/>
    <w:rsid w:val="005742B4"/>
    <w:rsid w:val="005846ED"/>
    <w:rsid w:val="00584954"/>
    <w:rsid w:val="00593445"/>
    <w:rsid w:val="0059571A"/>
    <w:rsid w:val="005A0608"/>
    <w:rsid w:val="005A1372"/>
    <w:rsid w:val="005A1A6B"/>
    <w:rsid w:val="005B0D95"/>
    <w:rsid w:val="005B5AB4"/>
    <w:rsid w:val="005C5944"/>
    <w:rsid w:val="005E166B"/>
    <w:rsid w:val="00602C35"/>
    <w:rsid w:val="00602EEE"/>
    <w:rsid w:val="0060567D"/>
    <w:rsid w:val="00610976"/>
    <w:rsid w:val="006206CF"/>
    <w:rsid w:val="00623E3C"/>
    <w:rsid w:val="00653988"/>
    <w:rsid w:val="00653D78"/>
    <w:rsid w:val="00660D91"/>
    <w:rsid w:val="0068142A"/>
    <w:rsid w:val="00691B58"/>
    <w:rsid w:val="006944AA"/>
    <w:rsid w:val="006A5C3D"/>
    <w:rsid w:val="006B2188"/>
    <w:rsid w:val="006B645D"/>
    <w:rsid w:val="006B7AD3"/>
    <w:rsid w:val="006C0328"/>
    <w:rsid w:val="006D071C"/>
    <w:rsid w:val="006D138E"/>
    <w:rsid w:val="006E7A45"/>
    <w:rsid w:val="006F1357"/>
    <w:rsid w:val="006F5FB0"/>
    <w:rsid w:val="00703C5E"/>
    <w:rsid w:val="00710CF3"/>
    <w:rsid w:val="0071348A"/>
    <w:rsid w:val="00714661"/>
    <w:rsid w:val="0072613D"/>
    <w:rsid w:val="007270C6"/>
    <w:rsid w:val="0073607A"/>
    <w:rsid w:val="0074791E"/>
    <w:rsid w:val="0075082E"/>
    <w:rsid w:val="00763B8F"/>
    <w:rsid w:val="00777D2E"/>
    <w:rsid w:val="007832C0"/>
    <w:rsid w:val="0078709F"/>
    <w:rsid w:val="00787A55"/>
    <w:rsid w:val="007A497B"/>
    <w:rsid w:val="007A7562"/>
    <w:rsid w:val="007C5E2D"/>
    <w:rsid w:val="007C72F1"/>
    <w:rsid w:val="007D797D"/>
    <w:rsid w:val="007E0D75"/>
    <w:rsid w:val="007E19A3"/>
    <w:rsid w:val="007E4A5B"/>
    <w:rsid w:val="007F39A2"/>
    <w:rsid w:val="008008CF"/>
    <w:rsid w:val="00802AA1"/>
    <w:rsid w:val="008059D1"/>
    <w:rsid w:val="00806721"/>
    <w:rsid w:val="00824668"/>
    <w:rsid w:val="00826337"/>
    <w:rsid w:val="008306D2"/>
    <w:rsid w:val="00830B9D"/>
    <w:rsid w:val="00831BD2"/>
    <w:rsid w:val="00835233"/>
    <w:rsid w:val="00842568"/>
    <w:rsid w:val="00852751"/>
    <w:rsid w:val="00852C62"/>
    <w:rsid w:val="0088212A"/>
    <w:rsid w:val="008859D9"/>
    <w:rsid w:val="0089269A"/>
    <w:rsid w:val="008A3401"/>
    <w:rsid w:val="008B20B3"/>
    <w:rsid w:val="008B4902"/>
    <w:rsid w:val="008B4CCB"/>
    <w:rsid w:val="008B6ADF"/>
    <w:rsid w:val="008C02AF"/>
    <w:rsid w:val="008D2599"/>
    <w:rsid w:val="008D5801"/>
    <w:rsid w:val="008D628C"/>
    <w:rsid w:val="008E13D0"/>
    <w:rsid w:val="008F77A6"/>
    <w:rsid w:val="009130B9"/>
    <w:rsid w:val="00917143"/>
    <w:rsid w:val="00924108"/>
    <w:rsid w:val="009316B6"/>
    <w:rsid w:val="00935534"/>
    <w:rsid w:val="0094592D"/>
    <w:rsid w:val="00947379"/>
    <w:rsid w:val="00961E29"/>
    <w:rsid w:val="00964EA3"/>
    <w:rsid w:val="0096597E"/>
    <w:rsid w:val="00967D4C"/>
    <w:rsid w:val="00972D87"/>
    <w:rsid w:val="00974050"/>
    <w:rsid w:val="009809F9"/>
    <w:rsid w:val="00984701"/>
    <w:rsid w:val="00996DDA"/>
    <w:rsid w:val="009A09D2"/>
    <w:rsid w:val="009A385A"/>
    <w:rsid w:val="009B4662"/>
    <w:rsid w:val="009B6178"/>
    <w:rsid w:val="009C0B0A"/>
    <w:rsid w:val="009C170C"/>
    <w:rsid w:val="009C4BB2"/>
    <w:rsid w:val="009D67A9"/>
    <w:rsid w:val="009E2812"/>
    <w:rsid w:val="009E5667"/>
    <w:rsid w:val="009E6EFB"/>
    <w:rsid w:val="009F3EF3"/>
    <w:rsid w:val="009F43C3"/>
    <w:rsid w:val="009F537B"/>
    <w:rsid w:val="00A04D76"/>
    <w:rsid w:val="00A05205"/>
    <w:rsid w:val="00A05F0B"/>
    <w:rsid w:val="00A060E5"/>
    <w:rsid w:val="00A10DB7"/>
    <w:rsid w:val="00A10E84"/>
    <w:rsid w:val="00A116F9"/>
    <w:rsid w:val="00A133A2"/>
    <w:rsid w:val="00A159D6"/>
    <w:rsid w:val="00A178B7"/>
    <w:rsid w:val="00A32CC6"/>
    <w:rsid w:val="00A33FBC"/>
    <w:rsid w:val="00A37A75"/>
    <w:rsid w:val="00A40924"/>
    <w:rsid w:val="00A47FCB"/>
    <w:rsid w:val="00A508CD"/>
    <w:rsid w:val="00A5289B"/>
    <w:rsid w:val="00A612B1"/>
    <w:rsid w:val="00A64AB8"/>
    <w:rsid w:val="00A71A33"/>
    <w:rsid w:val="00A74625"/>
    <w:rsid w:val="00A8274B"/>
    <w:rsid w:val="00A82EA3"/>
    <w:rsid w:val="00A83901"/>
    <w:rsid w:val="00A859C1"/>
    <w:rsid w:val="00A964D1"/>
    <w:rsid w:val="00AA3EF6"/>
    <w:rsid w:val="00AA447B"/>
    <w:rsid w:val="00AA4EFF"/>
    <w:rsid w:val="00AB341E"/>
    <w:rsid w:val="00AB41CA"/>
    <w:rsid w:val="00AC19E0"/>
    <w:rsid w:val="00AC770B"/>
    <w:rsid w:val="00AD5067"/>
    <w:rsid w:val="00AD725F"/>
    <w:rsid w:val="00AE5D74"/>
    <w:rsid w:val="00AF133C"/>
    <w:rsid w:val="00AF253C"/>
    <w:rsid w:val="00AF2ADF"/>
    <w:rsid w:val="00AF4B70"/>
    <w:rsid w:val="00AF6037"/>
    <w:rsid w:val="00AF7048"/>
    <w:rsid w:val="00B002A2"/>
    <w:rsid w:val="00B0138E"/>
    <w:rsid w:val="00B07752"/>
    <w:rsid w:val="00B141AA"/>
    <w:rsid w:val="00B17256"/>
    <w:rsid w:val="00B2271E"/>
    <w:rsid w:val="00B260C8"/>
    <w:rsid w:val="00B4678D"/>
    <w:rsid w:val="00B5222D"/>
    <w:rsid w:val="00B524B8"/>
    <w:rsid w:val="00B52C56"/>
    <w:rsid w:val="00B54E39"/>
    <w:rsid w:val="00B5714D"/>
    <w:rsid w:val="00B72998"/>
    <w:rsid w:val="00B7460C"/>
    <w:rsid w:val="00B76A7A"/>
    <w:rsid w:val="00B85D57"/>
    <w:rsid w:val="00B97C0C"/>
    <w:rsid w:val="00BA1768"/>
    <w:rsid w:val="00BA4FAD"/>
    <w:rsid w:val="00BB168C"/>
    <w:rsid w:val="00BB4AA8"/>
    <w:rsid w:val="00BB667F"/>
    <w:rsid w:val="00BC5956"/>
    <w:rsid w:val="00BD1496"/>
    <w:rsid w:val="00BD595B"/>
    <w:rsid w:val="00BE61D6"/>
    <w:rsid w:val="00BF7FC7"/>
    <w:rsid w:val="00C00AF5"/>
    <w:rsid w:val="00C01D7E"/>
    <w:rsid w:val="00C0250F"/>
    <w:rsid w:val="00C040F5"/>
    <w:rsid w:val="00C20779"/>
    <w:rsid w:val="00C23369"/>
    <w:rsid w:val="00C23653"/>
    <w:rsid w:val="00C2382B"/>
    <w:rsid w:val="00C26CF2"/>
    <w:rsid w:val="00C27427"/>
    <w:rsid w:val="00C3473E"/>
    <w:rsid w:val="00C423FE"/>
    <w:rsid w:val="00C4301D"/>
    <w:rsid w:val="00C47218"/>
    <w:rsid w:val="00C500CB"/>
    <w:rsid w:val="00C52E2A"/>
    <w:rsid w:val="00C55C9A"/>
    <w:rsid w:val="00C6281B"/>
    <w:rsid w:val="00C6623E"/>
    <w:rsid w:val="00C712F4"/>
    <w:rsid w:val="00C73743"/>
    <w:rsid w:val="00C91229"/>
    <w:rsid w:val="00C945C1"/>
    <w:rsid w:val="00C97B56"/>
    <w:rsid w:val="00CA3B6B"/>
    <w:rsid w:val="00CA62A4"/>
    <w:rsid w:val="00CC19C3"/>
    <w:rsid w:val="00CC1AA3"/>
    <w:rsid w:val="00CD1BFF"/>
    <w:rsid w:val="00CD6B4B"/>
    <w:rsid w:val="00CD7D00"/>
    <w:rsid w:val="00CF0AB5"/>
    <w:rsid w:val="00CF27D5"/>
    <w:rsid w:val="00CF6032"/>
    <w:rsid w:val="00D06EB9"/>
    <w:rsid w:val="00D153E0"/>
    <w:rsid w:val="00D2472D"/>
    <w:rsid w:val="00D31D2C"/>
    <w:rsid w:val="00D31EAF"/>
    <w:rsid w:val="00D32CCD"/>
    <w:rsid w:val="00D33E33"/>
    <w:rsid w:val="00D34006"/>
    <w:rsid w:val="00D372E2"/>
    <w:rsid w:val="00D4127E"/>
    <w:rsid w:val="00D546DD"/>
    <w:rsid w:val="00D7116A"/>
    <w:rsid w:val="00D7795A"/>
    <w:rsid w:val="00D85D40"/>
    <w:rsid w:val="00DB20A9"/>
    <w:rsid w:val="00DC3B9F"/>
    <w:rsid w:val="00DC68B1"/>
    <w:rsid w:val="00DD7B34"/>
    <w:rsid w:val="00DE12AE"/>
    <w:rsid w:val="00DF1B05"/>
    <w:rsid w:val="00DF4618"/>
    <w:rsid w:val="00E01F45"/>
    <w:rsid w:val="00E10414"/>
    <w:rsid w:val="00E11350"/>
    <w:rsid w:val="00E114EF"/>
    <w:rsid w:val="00E15FAE"/>
    <w:rsid w:val="00E30A70"/>
    <w:rsid w:val="00E3182F"/>
    <w:rsid w:val="00E37EDB"/>
    <w:rsid w:val="00E4108C"/>
    <w:rsid w:val="00E42D8A"/>
    <w:rsid w:val="00E44508"/>
    <w:rsid w:val="00E55556"/>
    <w:rsid w:val="00E614A3"/>
    <w:rsid w:val="00E67F9F"/>
    <w:rsid w:val="00E7071A"/>
    <w:rsid w:val="00E778ED"/>
    <w:rsid w:val="00E82F52"/>
    <w:rsid w:val="00E93098"/>
    <w:rsid w:val="00E93450"/>
    <w:rsid w:val="00E940A6"/>
    <w:rsid w:val="00E94D01"/>
    <w:rsid w:val="00E97440"/>
    <w:rsid w:val="00EA050E"/>
    <w:rsid w:val="00EA49C1"/>
    <w:rsid w:val="00EA6160"/>
    <w:rsid w:val="00EC4E2F"/>
    <w:rsid w:val="00EC7D08"/>
    <w:rsid w:val="00ED7B84"/>
    <w:rsid w:val="00EF42E8"/>
    <w:rsid w:val="00EF474C"/>
    <w:rsid w:val="00F051AD"/>
    <w:rsid w:val="00F2730B"/>
    <w:rsid w:val="00F314C6"/>
    <w:rsid w:val="00F318DA"/>
    <w:rsid w:val="00F43041"/>
    <w:rsid w:val="00F45D91"/>
    <w:rsid w:val="00F50689"/>
    <w:rsid w:val="00F51EB2"/>
    <w:rsid w:val="00F53186"/>
    <w:rsid w:val="00F609B8"/>
    <w:rsid w:val="00F60AD8"/>
    <w:rsid w:val="00F7196D"/>
    <w:rsid w:val="00F7533F"/>
    <w:rsid w:val="00F85757"/>
    <w:rsid w:val="00F9272C"/>
    <w:rsid w:val="00F95389"/>
    <w:rsid w:val="00F95BED"/>
    <w:rsid w:val="00F9723C"/>
    <w:rsid w:val="00FA0213"/>
    <w:rsid w:val="00FA6281"/>
    <w:rsid w:val="00FB074B"/>
    <w:rsid w:val="00FB2515"/>
    <w:rsid w:val="00FB312A"/>
    <w:rsid w:val="00FB5EF6"/>
    <w:rsid w:val="00FB7D9D"/>
    <w:rsid w:val="00FC2445"/>
    <w:rsid w:val="00FC27EC"/>
    <w:rsid w:val="00FC3183"/>
    <w:rsid w:val="00FC3A26"/>
    <w:rsid w:val="00FC3B71"/>
    <w:rsid w:val="00FC545A"/>
    <w:rsid w:val="00FE3E24"/>
    <w:rsid w:val="00FF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9F2F42"/>
  <w15:chartTrackingRefBased/>
  <w15:docId w15:val="{AAD3A95C-6E39-4E7F-863B-0F42A07A7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218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72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F42E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CD1BF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CD1BFF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rsid w:val="00CF60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F603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2B55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D31EAF"/>
    <w:rPr>
      <w:rFonts w:ascii="Arial" w:hAnsi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53605D"/>
    <w:rPr>
      <w:b/>
      <w:bCs/>
    </w:rPr>
  </w:style>
  <w:style w:type="character" w:styleId="LineNumber">
    <w:name w:val="line number"/>
    <w:basedOn w:val="DefaultParagraphFont"/>
    <w:rsid w:val="008D2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5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j24.NCCADMIN\Local%20Settings\Temporary%20Internet%20Files\Content.IE5\937BLD4E\Agenda%5b1%5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3AA39-6BB0-42BF-88C0-5FBE6E6E6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fd7c08e-9c24-436d-a6ad-a8ecb8394d49}" enabled="1" method="Standard" siteId="{6e5a37bb-a961-4e4f-baae-2798a2245f3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Agenda[1]</Template>
  <TotalTime>1</TotalTime>
  <Pages>3</Pages>
  <Words>691</Words>
  <Characters>3942</Characters>
  <Application>Microsoft Office Word</Application>
  <DocSecurity>4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MINUTES OF MEETING</vt:lpstr>
    </vt:vector>
  </TitlesOfParts>
  <Company>Nottinghamshire County Council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MINUTES OF MEETING</dc:title>
  <dc:subject>Information and communication;</dc:subject>
  <dc:creator>dj24</dc:creator>
  <cp:keywords/>
  <cp:lastModifiedBy>liam1 russell</cp:lastModifiedBy>
  <cp:revision>2</cp:revision>
  <cp:lastPrinted>2019-03-27T12:00:00Z</cp:lastPrinted>
  <dcterms:created xsi:type="dcterms:W3CDTF">2026-07-14T08:38:00Z</dcterms:created>
  <dcterms:modified xsi:type="dcterms:W3CDTF">2026-07-14T08:38:00Z</dcterms:modified>
</cp:coreProperties>
</file>